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753a" w14:paraId="2d8753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390147">
        <w:rPr>
          <w:rFonts w:eastAsia="Calibri"/>
          <w:lang w:eastAsia="en-US"/>
        </w:rPr>
        <w:t>1</w:t>
      </w:r>
      <w:r w:rsidR="00075207">
        <w:rPr>
          <w:rFonts w:eastAsia="Calibri"/>
          <w:lang w:eastAsia="en-US"/>
        </w:rPr>
        <w:t>85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075207">
        <w:t xml:space="preserve">Personal International Agency d.o.o. za posredovanje pri zapošljavanju Beli Manastir, Imre Nagya 6, OIB: 19529871671, MBS: 030143668, </w:t>
      </w:r>
      <w:r w:rsidR="00390147">
        <w:t xml:space="preserve">dana </w:t>
      </w:r>
      <w:r w:rsidR="00EA5A74">
        <w:t>8</w:t>
      </w:r>
      <w:r w:rsidR="00390147">
        <w:t>.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075207">
        <w:t xml:space="preserve">Personal International Agency d.o.o. za posredovanje pri zapošljavanju Beli Manastir, Imre Nagya 6, OIB: 19529871671, MBS: 030143668.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075207">
        <w:t>9</w:t>
      </w:r>
      <w:r w:rsidR="00937B24">
        <w:t>. listopada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075207">
        <w:t>552</w:t>
      </w:r>
      <w:r w:rsidR="00407020">
        <w:t xml:space="preserve"> od </w:t>
      </w:r>
      <w:r w:rsidR="00075207">
        <w:t>5</w:t>
      </w:r>
      <w:r w:rsidR="00937B24">
        <w:t>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075207">
        <w:t xml:space="preserve">Personal International Agency d.o.o. za posredovanje pri zapošljavanju Beli Manastir, Imre Nagya 6, OIB: 19529871671, MBS: 030143668.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407020">
        <w:t>1</w:t>
      </w:r>
      <w:r w:rsidR="00075207">
        <w:t>7</w:t>
      </w:r>
      <w:r w:rsidR="00407020">
        <w:t>.</w:t>
      </w:r>
      <w:r w:rsidR="00390147">
        <w:t xml:space="preserve">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937B24">
        <w:t>30. listopada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407020">
        <w:t>0</w:t>
      </w:r>
      <w:r w:rsidR="00075207">
        <w:t>6</w:t>
      </w:r>
      <w:r w:rsidR="009364F3">
        <w:t xml:space="preserve">/2018 od </w:t>
      </w:r>
      <w:r w:rsidR="00937B24">
        <w:t>29</w:t>
      </w:r>
      <w:r w:rsidR="00390147">
        <w:t>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075207">
        <w:t>937,46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</w:t>
      </w:r>
      <w:r w:rsidR="00D9171D">
        <w:lastRenderedPageBreak/>
        <w:t xml:space="preserve">davanja, </w:t>
      </w:r>
      <w:r>
        <w:t xml:space="preserve">na dan </w:t>
      </w:r>
      <w:r w:rsidR="00937B24">
        <w:t>19</w:t>
      </w:r>
      <w:r w:rsidR="00390147">
        <w:t>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390147">
        <w:t xml:space="preserve"> </w:t>
      </w:r>
      <w:r w:rsidR="00937B24">
        <w:t>19</w:t>
      </w:r>
      <w:r w:rsidR="00390147">
        <w:t xml:space="preserve">. listopada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075207">
        <w:t>34</w:t>
      </w:r>
      <w:r>
        <w:t xml:space="preserve"> dan</w:t>
      </w:r>
      <w:r w:rsidR="00EB63AE">
        <w:t xml:space="preserve"> u iznosu od </w:t>
      </w:r>
      <w:r w:rsidR="00075207">
        <w:t>10.863,29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EA5A74">
        <w:rPr>
          <w:rFonts w:eastAsia="Calibri"/>
          <w:lang w:eastAsia="en-US"/>
        </w:rPr>
        <w:t>8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EE39DA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9DA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390147">
      <w:t>1</w:t>
    </w:r>
    <w:r w:rsidR="00075207">
      <w:t>85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39DA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E39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39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9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9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E39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39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9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9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St-1185/2018</izvorni_sadrzaj>
    <derivirana_varijabla naziv="DomainObject.Predmet.OznakaBroj_1">St-1185/2018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 International Agency d.o.o. za posredovanje pri zapošljavanju</izvorni_sadrzaj>
    <derivirana_varijabla naziv="DomainObject.Predmet.ProtustrankaFormated_1">  Personal International Agency d.o.o. za posredovanje pri zapošljavanju</derivirana_varijabla>
  </DomainObject.Predmet.ProtustrankaFormated>
  <DomainObject.Predmet.ProtustrankaFormatedOIB>
    <izvorni_sadrzaj>  Personal International Agency d.o.o. za posredovanje pri zapošljavanju, OIB 19529871671</izvorni_sadrzaj>
    <derivirana_varijabla naziv="DomainObject.Predmet.ProtustrankaFormatedOIB_1">  Personal International Agency d.o.o. za posredovanje pri zapošljavanju, OIB 19529871671</derivirana_varijabla>
  </DomainObject.Predmet.ProtustrankaFormatedOIB>
  <DomainObject.Predmet.ProtustrankaFormatedWithAdress>
    <izvorni_sadrzaj> Personal International Agency d.o.o. za posredovanje pri zapošljavanju, Imre Nagya 6, 31300 Beli Manastir</izvorni_sadrzaj>
    <derivirana_varijabla naziv="DomainObject.Predmet.ProtustrankaFormatedWithAdress_1"> Personal International Agency d.o.o. za posredovanje pri zapošljavanju, Imre Nagya 6, 31300 Beli Manastir</derivirana_varijabla>
  </DomainObject.Predmet.ProtustrankaFormatedWithAdress>
  <DomainObject.Predmet.ProtustrankaFormatedWithAdressOIB>
    <izvorni_sadrzaj> Personal International Agency d.o.o. za posredovanje pri zapošljavanju, OIB 19529871671, Imre Nagya 6, 31300 Beli Manastir</izvorni_sadrzaj>
    <derivirana_varijabla naziv="DomainObject.Predmet.ProtustrankaFormatedWithAdressOIB_1"> Personal International Agency d.o.o. za posredovanje pri zapošljavanju, OIB 19529871671, Imre Nagya 6, 31300 Beli Manastir</derivirana_varijabla>
  </DomainObject.Predmet.ProtustrankaFormatedWithAdressOIB>
  <DomainObject.Predmet.ProtustrankaWithAdress>
    <izvorni_sadrzaj>Personal International Agency d.o.o. za posredovanje pri zapošljavanju Imre Nagya 6, 31300 Beli Manastir</izvorni_sadrzaj>
    <derivirana_varijabla naziv="DomainObject.Predmet.ProtustrankaWithAdress_1">Personal International Agency d.o.o. za posredovanje pri zapošljavanju Imre Nagya 6, 31300 Beli Manastir</derivirana_varijabla>
  </DomainObject.Predmet.ProtustrankaWithAdress>
  <DomainObject.Predmet.ProtustrankaWithAdressOIB>
    <izvorni_sadrzaj>Personal International Agency d.o.o. za posredovanje pri zapošljavanju, OIB 19529871671, Imre Nagya 6, 31300 Beli Manastir</izvorni_sadrzaj>
    <derivirana_varijabla naziv="DomainObject.Predmet.ProtustrankaWithAdressOIB_1">Personal International Agency d.o.o. za posredovanje pri zapošljavanju, OIB 19529871671, Imre Nagya 6, 31300 Beli Manastir</derivirana_varijabla>
  </DomainObject.Predmet.ProtustrankaWithAdressOIB>
  <DomainObject.Predmet.ProtustrankaNazivFormated>
    <izvorni_sadrzaj>Personal International Agency d.o.o. za posredovanje pri zapošljavanju</izvorni_sadrzaj>
    <derivirana_varijabla naziv="DomainObject.Predmet.ProtustrankaNazivFormated_1">Personal International Agency d.o.o. za posredovanje pri zapošljavanju</derivirana_varijabla>
  </DomainObject.Predmet.ProtustrankaNazivFormated>
  <DomainObject.Predmet.ProtustrankaNazivFormatedOIB>
    <izvorni_sadrzaj>Personal International Agency d.o.o. za posredovanje pri zapošljavanju, OIB 19529871671</izvorni_sadrzaj>
    <derivirana_varijabla naziv="DomainObject.Predmet.ProtustrankaNazivFormatedOIB_1">Personal International Agency d.o.o. za posredovanje pri zapošljavanju, OIB 19529871671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Personal International Agency d.o.o. za posredovanje pri zapošljavanju</item>
    </izvorni_sadrzaj>
    <derivirana_varijabla naziv="DomainObject.Predmet.ProtuStrankaListFormated_1">
      <item>Personal International Agency d.o.o. za posredovanje pri zapošljavanju</item>
    </derivirana_varijabla>
  </DomainObject.Predmet.ProtuStrankaListFormated>
  <DomainObject.Predmet.ProtuStrankaListFormatedOIB>
    <izvorni_sadrzaj>
      <item>Personal International Agency d.o.o. za posredovanje pri zapošljavanju, OIB 19529871671</item>
    </izvorni_sadrzaj>
    <derivirana_varijabla naziv="DomainObject.Predmet.ProtuStrankaListFormatedOIB_1">
      <item>Personal International Agency d.o.o. za posredovanje pri zapošljavanju, OIB 19529871671</item>
    </derivirana_varijabla>
  </DomainObject.Predmet.ProtuStrankaListFormatedOIB>
  <DomainObject.Predmet.ProtuStrankaListFormatedWithAdress>
    <izvorni_sadrzaj>
      <item>Personal International Agency d.o.o. za posredovanje pri zapošljavanju, Imre Nagya 6, 31300 Beli Manastir</item>
    </izvorni_sadrzaj>
    <derivirana_varijabla naziv="DomainObject.Predmet.ProtuStrankaListFormatedWithAdress_1">
      <item>Personal International Agency d.o.o. za posredovanje pri zapošljavanju, Imre Nagya 6, 31300 Beli Manastir</item>
    </derivirana_varijabla>
  </DomainObject.Predmet.ProtuStrankaListFormatedWithAdress>
  <DomainObject.Predmet.ProtuStrankaListFormatedWithAdressOIB>
    <izvorni_sadrzaj>
      <item>Personal International Agency d.o.o. za posredovanje pri zapošljavanju, OIB 19529871671, Imre Nagya 6, 31300 Beli Manastir</item>
    </izvorni_sadrzaj>
    <derivirana_varijabla naziv="DomainObject.Predmet.ProtuStrankaListFormatedWithAdressOIB_1">
      <item>Personal International Agency d.o.o. za posredovanje pri zapošljavanju, OIB 19529871671, Imre Nagya 6, 31300 Beli Manastir</item>
    </derivirana_varijabla>
  </DomainObject.Predmet.ProtuStrankaListFormatedWithAdressOIB>
  <DomainObject.Predmet.ProtuStrankaListNazivFormated>
    <izvorni_sadrzaj>
      <item>Personal International Agency d.o.o. za posredovanje pri zapošljavanju</item>
    </izvorni_sadrzaj>
    <derivirana_varijabla naziv="DomainObject.Predmet.ProtuStrankaListNazivFormated_1">
      <item>Personal International Agency d.o.o. za posredovanje pri zapošljavanju</item>
    </derivirana_varijabla>
  </DomainObject.Predmet.ProtuStrankaListNazivFormated>
  <DomainObject.Predmet.ProtuStrankaListNazivFormatedOIB>
    <izvorni_sadrzaj>
      <item>Personal International Agency d.o.o. za posredovanje pri zapošljavanju, OIB 19529871671</item>
    </izvorni_sadrzaj>
    <derivirana_varijabla naziv="DomainObject.Predmet.ProtuStrankaListNazivFormatedOIB_1">
      <item>Personal International Agency d.o.o. za posredovanje pri zapošljavanju, OIB 19529871671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Personal International Agency d.o.o. za posredovanje pri zapošljavanju</izvorni_sadrzaj>
    <derivirana_varijabla naziv="DomainObject.Predmet.ProtustrankaIDrugi_1">Personal International Agency d.o.o. za posredovanje pri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Personal International Agency d.o.o. za posredovanje pri zapošljavanju, OIB 19529871671, Imre Nagya 6, 31300 Beli Manastir</izvorni_sadrzaj>
    <derivirana_varijabla naziv="DomainObject.Predmet.ProtustrankaIDrugiAdressOIB_1">Personal International Agency d.o.o. za posredovanje pri zapošljavanju, OIB 19529871671,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Personal International Agency d.o.o. za posredovanje pri zapošljavanju</item>
    </izvorni_sadrzaj>
    <derivirana_varijabla naziv="DomainObject.Predmet.SudioniciListNaziv_1">
      <item>FINA RC OSIJEK</item>
      <item>Personal International Agency d.o.o. za posredovanje pri zapošljavanju</item>
    </derivirana_varijabla>
  </DomainObject.Predmet.SudioniciListNaziv>
  <DomainObject.Predmet.SudioniciListAdressOIB>
    <izvorni_sadrzaj>
      <item>FINA RC OSIJEK, OIB 85821130368</item>
      <item>Personal International Agency d.o.o. za posredovanje pri zapošljavanju, OIB 19529871671, Imre Nagya 6,31300 Beli Manastir</item>
    </izvorni_sadrzaj>
    <derivirana_varijabla naziv="DomainObject.Predmet.SudioniciListAdressOIB_1">
      <item>FINA RC OSIJEK, OIB 85821130368</item>
      <item>Personal International Agency d.o.o. za posredovanje pri zapošljavanju, OIB 19529871671,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19529871671</item>
    </izvorni_sadrzaj>
    <derivirana_varijabla naziv="DomainObject.Predmet.SudioniciListNazivOIB_1">
      <item>, OIB 85821130368</item>
      <item>, OIB 19529871671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A2A7C-7A3E-4A7E-822C-28AF10E7F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3292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2018-11-08T07:25:00Z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2018-11-08T07:32:00Z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(St-1185-18 -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