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7ebe" w14:paraId="4f27ebe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245</w:t>
      </w:r>
      <w:r w:rsidR="00C57297">
        <w:t>9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F04000">
        <w:t>ZAGREB</w:t>
      </w:r>
      <w:r>
        <w:t xml:space="preserve">, </w:t>
      </w:r>
      <w:r w:rsidR="00F04000">
        <w:t>Trg svibanjskih žrtava 1995. br. 1, OIB 85821130368 za pro</w:t>
      </w:r>
      <w:r>
        <w:t>vedbom skraćenog stečajnog postupka nad dužnikom</w:t>
      </w:r>
      <w:r w:rsidR="00B720CE">
        <w:t xml:space="preserve"> </w:t>
      </w:r>
      <w:r w:rsidR="00C57297">
        <w:t>MISLI ŠARENO jednostavno</w:t>
      </w:r>
      <w:r w:rsidR="00F04000">
        <w:t xml:space="preserve"> društvo s ograničenom odgovornošću za usluge, </w:t>
      </w:r>
      <w:r w:rsidR="00C57297">
        <w:t xml:space="preserve">Samobor, Mirka Kleščića 7, </w:t>
      </w:r>
      <w:r w:rsidR="00F04000">
        <w:t xml:space="preserve">OIB </w:t>
      </w:r>
      <w:r w:rsidR="00C57297">
        <w:t>39869388164</w:t>
      </w:r>
      <w:r w:rsidR="00E63356">
        <w:t>, MBS 08091</w:t>
      </w:r>
      <w:r w:rsidR="00C57297">
        <w:t>4242</w:t>
      </w:r>
      <w:r w:rsidR="00E63356">
        <w:t xml:space="preserve">, </w:t>
      </w:r>
      <w:r w:rsidR="00EB359B">
        <w:t>dan</w:t>
      </w:r>
      <w:r w:rsidR="001268C6">
        <w:t xml:space="preserve">a </w:t>
      </w:r>
      <w:r w:rsidR="00E63356">
        <w:t>19. prosinca</w:t>
      </w:r>
      <w:r w:rsidR="00832F73">
        <w:t xml:space="preserve"> </w:t>
      </w:r>
      <w:r w:rsidR="006E0C7A">
        <w:t xml:space="preserve"> 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C57297">
        <w:t>MISLI ŠARENO jednostavno društvo s ograničenom odgovornošću za usluge, Samobor, Mirka Kleščića 7, OIB 39869388164, MBS 080914242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BF5CB0">
        <w:t xml:space="preserve"> </w:t>
      </w:r>
      <w:r w:rsidR="00FE4583">
        <w:t xml:space="preserve">Nikola Bojanić iz Osijeka, Bračka 179, OIB </w:t>
      </w:r>
      <w:r w:rsidR="00E63356">
        <w:t xml:space="preserve"> </w:t>
      </w:r>
      <w:r w:rsidR="002570D8">
        <w:t xml:space="preserve">32886956915.  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r w:rsidR="00C57297">
        <w:t>MISLI ŠARENO jednostavno društvo s ograničenom odgovornošću za usluge, Samobor, Mirka Kleščića 7, OIB 39869388164, MBS 080914242</w:t>
      </w:r>
      <w:r w:rsidR="00121279">
        <w:t>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>Financijska agencija Regionalni centar Zagreb, Podružnica ZAGREB podnijela je T</w:t>
      </w:r>
      <w:r w:rsidR="00706AF6">
        <w:t>rgovačkom sudu u Zagrebu dana 15</w:t>
      </w:r>
      <w:r w:rsidR="00E63356">
        <w:t xml:space="preserve">. lipnja 2016. zahtjev za provedbu skraćenog stečajnog postupka nad dužnikom </w:t>
      </w:r>
      <w:r w:rsidR="00C57297">
        <w:t>MISLI ŠARENO jednostavno društvo s ograničenom odgovornošću za usluge, Samobor, Mirka Kleščića 7, OIB 39869388164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804C5F">
        <w:t>28. listopada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804C5F">
        <w:t>245</w:t>
      </w:r>
      <w:r w:rsidR="00C57297">
        <w:t>9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804C5F">
        <w:t>19. prosinca</w:t>
      </w:r>
      <w:r w:rsidR="00595F9B">
        <w:t xml:space="preserve"> </w:t>
      </w:r>
      <w:r w:rsidR="00F414CC">
        <w:t>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otpravka</w:t>
      </w:r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sectPr w:rsidSect="00595F9B" w:rsidR="002C7D0A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45C" w:rsidP="00C02BFE" w:rsidR="00AF245C">
      <w:r>
        <w:separator/>
      </w:r>
    </w:p>
  </w:endnote>
  <w:endnote w:id="0" w:type="continuationSeparator">
    <w:p w:rsidRDefault="00AF245C" w:rsidP="00C02BFE" w:rsidR="00AF2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45C" w:rsidP="00C02BFE" w:rsidR="00AF245C">
      <w:r>
        <w:separator/>
      </w:r>
    </w:p>
  </w:footnote>
  <w:footnote w:id="0" w:type="continuationSeparator">
    <w:p w:rsidRDefault="00AF245C" w:rsidP="00C02BFE" w:rsidR="00AF24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245</w:t>
    </w:r>
    <w:r w:rsidR="00C57297">
      <w:t>9</w:t>
    </w:r>
    <w:r w:rsidR="007843B5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1749"/>
    <w:rsid w:val="001869D0"/>
    <w:rsid w:val="001C0539"/>
    <w:rsid w:val="001C2E37"/>
    <w:rsid w:val="001D7633"/>
    <w:rsid w:val="00223884"/>
    <w:rsid w:val="002570D8"/>
    <w:rsid w:val="002762CF"/>
    <w:rsid w:val="002B093D"/>
    <w:rsid w:val="002B3018"/>
    <w:rsid w:val="002C7D0A"/>
    <w:rsid w:val="002D6515"/>
    <w:rsid w:val="00344A23"/>
    <w:rsid w:val="00351AA2"/>
    <w:rsid w:val="003902DD"/>
    <w:rsid w:val="003A5A04"/>
    <w:rsid w:val="003A5C60"/>
    <w:rsid w:val="003E3449"/>
    <w:rsid w:val="003E6665"/>
    <w:rsid w:val="003F51E4"/>
    <w:rsid w:val="004041FE"/>
    <w:rsid w:val="00414929"/>
    <w:rsid w:val="00431668"/>
    <w:rsid w:val="00436A52"/>
    <w:rsid w:val="00463599"/>
    <w:rsid w:val="00471875"/>
    <w:rsid w:val="004B4396"/>
    <w:rsid w:val="004E55C1"/>
    <w:rsid w:val="004F3A00"/>
    <w:rsid w:val="005736CB"/>
    <w:rsid w:val="00595F9B"/>
    <w:rsid w:val="005B1364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06AF6"/>
    <w:rsid w:val="0071496C"/>
    <w:rsid w:val="007843B5"/>
    <w:rsid w:val="007D0B3D"/>
    <w:rsid w:val="007F503E"/>
    <w:rsid w:val="00804C5F"/>
    <w:rsid w:val="00827C72"/>
    <w:rsid w:val="00832F73"/>
    <w:rsid w:val="008415D2"/>
    <w:rsid w:val="008C1F00"/>
    <w:rsid w:val="009365DE"/>
    <w:rsid w:val="009441A8"/>
    <w:rsid w:val="00955E0E"/>
    <w:rsid w:val="009716F5"/>
    <w:rsid w:val="00986876"/>
    <w:rsid w:val="009877A4"/>
    <w:rsid w:val="009B5AFE"/>
    <w:rsid w:val="009F6327"/>
    <w:rsid w:val="00A229AD"/>
    <w:rsid w:val="00A46EC8"/>
    <w:rsid w:val="00A60733"/>
    <w:rsid w:val="00AB2B2A"/>
    <w:rsid w:val="00AC0495"/>
    <w:rsid w:val="00AC3901"/>
    <w:rsid w:val="00AF245C"/>
    <w:rsid w:val="00B11BFF"/>
    <w:rsid w:val="00B30AB4"/>
    <w:rsid w:val="00B4199C"/>
    <w:rsid w:val="00B720CE"/>
    <w:rsid w:val="00B83080"/>
    <w:rsid w:val="00BE3F93"/>
    <w:rsid w:val="00BF5CB0"/>
    <w:rsid w:val="00C02BFE"/>
    <w:rsid w:val="00C45D77"/>
    <w:rsid w:val="00C57297"/>
    <w:rsid w:val="00C62BDE"/>
    <w:rsid w:val="00CC340C"/>
    <w:rsid w:val="00CF1046"/>
    <w:rsid w:val="00CF2B6E"/>
    <w:rsid w:val="00D5233E"/>
    <w:rsid w:val="00D676D9"/>
    <w:rsid w:val="00D82629"/>
    <w:rsid w:val="00D86BDC"/>
    <w:rsid w:val="00DC12DF"/>
    <w:rsid w:val="00DC1DED"/>
    <w:rsid w:val="00E50563"/>
    <w:rsid w:val="00E63356"/>
    <w:rsid w:val="00EA34A8"/>
    <w:rsid w:val="00EB1C28"/>
    <w:rsid w:val="00EB359B"/>
    <w:rsid w:val="00EB6665"/>
    <w:rsid w:val="00EE3A0F"/>
    <w:rsid w:val="00F009C9"/>
    <w:rsid w:val="00F04000"/>
    <w:rsid w:val="00F24ABD"/>
    <w:rsid w:val="00F2586D"/>
    <w:rsid w:val="00F414CC"/>
    <w:rsid w:val="00F71E82"/>
    <w:rsid w:val="00FA119A"/>
    <w:rsid w:val="00FB30E5"/>
    <w:rsid w:val="00FC47AA"/>
    <w:rsid w:val="00FD51A5"/>
    <w:rsid w:val="00FE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5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5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5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5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5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5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5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5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56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12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St-2459/2016-4</izvorni_sadrzaj>
    <derivirana_varijabla naziv="DomainObject.Oznaka_1">St-2459/2016-4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2459</izvorni_sadrzaj>
    <derivirana_varijabla naziv="DomainObject.Predmet.Broj_1">2459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St-2459/2016</izvorni_sadrzaj>
    <derivirana_varijabla naziv="DomainObject.Predmet.OznakaBroj_1">St-2459/2016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MISLI ŠARENO jednostavno društvo s ograničenom odgovornošću za usluge</izvorni_sadrzaj>
    <derivirana_varijabla naziv="DomainObject.Predmet.ProtustrankaFormated_1">  MISLI ŠARENO jednostavno društvo s ograničenom odgovornošću za usluge</derivirana_varijabla>
  </DomainObject.Predmet.ProtustrankaFormated>
  <DomainObject.Predmet.ProtustrankaFormatedOIB>
    <izvorni_sadrzaj>  MISLI ŠARENO jednostavno društvo s ograničenom odgovornošću za usluge, OIB 39869388164</izvorni_sadrzaj>
    <derivirana_varijabla naziv="DomainObject.Predmet.ProtustrankaFormatedOIB_1">  MISLI ŠARENO jednostavno društvo s ograničenom odgovornošću za usluge, OIB 39869388164</derivirana_varijabla>
  </DomainObject.Predmet.ProtustrankaFormatedOIB>
  <DomainObject.Predmet.ProtustrankaFormatedWithAdress>
    <izvorni_sadrzaj> MISLI ŠARENO jednostavno društvo s ograničenom odgovornošću za usluge, Mirka Kleščića 7, 10430 Samobor</izvorni_sadrzaj>
    <derivirana_varijabla naziv="DomainObject.Predmet.ProtustrankaFormatedWithAdress_1"> MISLI ŠARENO jednostavno društvo s ograničenom odgovornošću za usluge, Mirka Kleščića 7, 10430 Samobor</derivirana_varijabla>
  </DomainObject.Predmet.ProtustrankaFormatedWithAdress>
  <DomainObject.Predmet.ProtustrankaFormatedWithAdressOIB>
    <izvorni_sadrzaj> MISLI ŠARENO jednostavno društvo s ograničenom odgovornošću za usluge, OIB 39869388164, Mirka Kleščića 7, 10430 Samobor</izvorni_sadrzaj>
    <derivirana_varijabla naziv="DomainObject.Predmet.ProtustrankaFormatedWithAdressOIB_1"> MISLI ŠARENO jednostavno društvo s ograničenom odgovornošću za usluge, OIB 39869388164, Mirka Kleščića 7, 10430 Samobor</derivirana_varijabla>
  </DomainObject.Predmet.ProtustrankaFormatedWithAdressOIB>
  <DomainObject.Predmet.ProtustrankaWithAdress>
    <izvorni_sadrzaj>MISLI ŠARENO jednostavno društvo s ograničenom odgovornošću za usluge Mirka Kleščića 7, 10430 Samobor</izvorni_sadrzaj>
    <derivirana_varijabla naziv="DomainObject.Predmet.ProtustrankaWithAdress_1">MISLI ŠARENO jednostavno društvo s ograničenom odgovornošću za usluge Mirka Kleščića 7, 10430 Samobor</derivirana_varijabla>
  </DomainObject.Predmet.ProtustrankaWithAdress>
  <DomainObject.Predmet.ProtustrankaWithAdressOIB>
    <izvorni_sadrzaj>MISLI ŠARENO jednostavno društvo s ograničenom odgovornošću za usluge, OIB 39869388164, Mirka Kleščića 7, 10430 Samobor</izvorni_sadrzaj>
    <derivirana_varijabla naziv="DomainObject.Predmet.ProtustrankaWithAdressOIB_1">MISLI ŠARENO jednostavno društvo s ograničenom odgovornošću za usluge, OIB 39869388164, Mirka Kleščića 7, 10430 Samobor</derivirana_varijabla>
  </DomainObject.Predmet.ProtustrankaWithAdressOIB>
  <DomainObject.Predmet.ProtustrankaNazivFormated>
    <izvorni_sadrzaj>MISLI ŠARENO jednostavno društvo s ograničenom odgovornošću za usluge</izvorni_sadrzaj>
    <derivirana_varijabla naziv="DomainObject.Predmet.ProtustrankaNazivFormated_1">MISLI ŠARENO jednostavno društvo s ograničenom odgovornošću za usluge</derivirana_varijabla>
  </DomainObject.Predmet.ProtustrankaNazivFormated>
  <DomainObject.Predmet.ProtustrankaNazivFormatedOIB>
    <izvorni_sadrzaj>MISLI ŠARENO jednostavno društvo s ograničenom odgovornošću za usluge, OIB 39869388164</izvorni_sadrzaj>
    <derivirana_varijabla naziv="DomainObject.Predmet.ProtustrankaNazivFormatedOIB_1">MISLI ŠARENO jednostavno društvo s ograničenom odgovornošću za usluge, OIB 39869388164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MISLI ŠARENO jednostavno društvo s ograničenom odgovornošću za usluge</item>
    </izvorni_sadrzaj>
    <derivirana_varijabla naziv="DomainObject.Predmet.ProtuStrankaListFormated_1">
      <item>MISLI ŠARENO jednostavno društvo s ograničenom odgovornošću za usluge</item>
    </derivirana_varijabla>
  </DomainObject.Predmet.ProtuStrankaListFormated>
  <DomainObject.Predmet.ProtuStrankaListFormatedOIB>
    <izvorni_sadrzaj>
      <item>MISLI ŠARENO jednostavno društvo s ograničenom odgovornošću za usluge, OIB 39869388164</item>
    </izvorni_sadrzaj>
    <derivirana_varijabla naziv="DomainObject.Predmet.ProtuStrankaListFormatedOIB_1">
      <item>MISLI ŠARENO jednostavno društvo s ograničenom odgovornošću za usluge, OIB 39869388164</item>
    </derivirana_varijabla>
  </DomainObject.Predmet.ProtuStrankaListFormatedOIB>
  <DomainObject.Predmet.ProtuStrankaListFormatedWithAdress>
    <izvorni_sadrzaj>
      <item>MISLI ŠARENO jednostavno društvo s ograničenom odgovornošću za usluge, Mirka Kleščića 7, 10430 Samobor</item>
    </izvorni_sadrzaj>
    <derivirana_varijabla naziv="DomainObject.Predmet.ProtuStrankaListFormatedWithAdress_1">
      <item>MISLI ŠARENO jednostavno društvo s ograničenom odgovornošću za usluge, Mirka Kleščića 7, 10430 Samobor</item>
    </derivirana_varijabla>
  </DomainObject.Predmet.ProtuStrankaListFormatedWithAdress>
  <DomainObject.Predmet.ProtuStrankaListFormatedWithAdressOIB>
    <izvorni_sadrzaj>
      <item>MISLI ŠARENO jednostavno društvo s ograničenom odgovornošću za usluge, OIB 39869388164, Mirka Kleščića 7, 10430 Samobor</item>
    </izvorni_sadrzaj>
    <derivirana_varijabla naziv="DomainObject.Predmet.ProtuStrankaListFormatedWithAdressOIB_1">
      <item>MISLI ŠARENO jednostavno društvo s ograničenom odgovornošću za usluge, OIB 39869388164, Mirka Kleščića 7, 10430 Samobor</item>
    </derivirana_varijabla>
  </DomainObject.Predmet.ProtuStrankaListFormatedWithAdressOIB>
  <DomainObject.Predmet.ProtuStrankaListNazivFormated>
    <izvorni_sadrzaj>
      <item>MISLI ŠARENO jednostavno društvo s ograničenom odgovornošću za usluge</item>
    </izvorni_sadrzaj>
    <derivirana_varijabla naziv="DomainObject.Predmet.ProtuStrankaListNazivFormated_1">
      <item>MISLI ŠARENO jednostavno društvo s ograničenom odgovornošću za usluge</item>
    </derivirana_varijabla>
  </DomainObject.Predmet.ProtuStrankaListNazivFormated>
  <DomainObject.Predmet.ProtuStrankaListNazivFormatedOIB>
    <izvorni_sadrzaj>
      <item>MISLI ŠARENO jednostavno društvo s ograničenom odgovornošću za usluge, OIB 39869388164</item>
    </izvorni_sadrzaj>
    <derivirana_varijabla naziv="DomainObject.Predmet.ProtuStrankaListNazivFormatedOIB_1">
      <item>MISLI ŠARENO jednostavno društvo s ograničenom odgovornošću za usluge, OIB 39869388164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St-2459/2016-4</izvorni_sadrzaj>
    <derivirana_varijabla naziv="DomainObject.PoslovniBrojDokumenta_1">St-2459/2016-4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MISLI ŠARENO jednostavno društvo s ograničenom odgovornošću za usluge</izvorni_sadrzaj>
    <derivirana_varijabla naziv="DomainObject.Predmet.ProtustrankaIDrugi_1">MISLI ŠARENO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MISLI ŠARENO jednostavno društvo s ograničenom odgovornošću za usluge, OIB 39869388164, Mirka Kleščića 7, 10430 Samobor</izvorni_sadrzaj>
    <derivirana_varijabla naziv="DomainObject.Predmet.ProtustrankaIDrugiAdressOIB_1">MISLI ŠARENO jednostavno društvo s ograničenom odgovornošću za usluge, OIB 39869388164, Mirka Kleščića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MISLI ŠARENO jednostavno društvo s ograničenom odgovornošću za usluge</item>
      <item>FINA Regionalni centar Zagreb</item>
    </izvorni_sadrzaj>
    <derivirana_varijabla naziv="DomainObject.Predmet.SudioniciListNaziv_1">
      <item>MISLI ŠARENO jednostavno društvo s ograničenom odgovornošću za usluge</item>
      <item>FINA Regionalni centar Zagreb</item>
    </derivirana_varijabla>
  </DomainObject.Predmet.SudioniciListNaziv>
  <DomainObject.Predmet.SudioniciListAdressOIB>
    <izvorni_sadrzaj>
      <item>MISLI ŠARENO jednostavno društvo s ograničenom odgovornošću za usluge, OIB 39869388164, Mirka Kleščića 7,10430 Samobor</item>
      <item>FINA Regionalni centar Zagreb, OIB 85821130368, Trg svibanjskih žrtava 1995. br. 1,10000 Zagreb</item>
    </izvorni_sadrzaj>
    <derivirana_varijabla naziv="DomainObject.Predmet.SudioniciListAdressOIB_1">
      <item>MISLI ŠARENO jednostavno društvo s ograničenom odgovornošću za usluge, OIB 39869388164, Mirka Kleščića 7,10430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39869388164</item>
      <item>, OIB 85821130368</item>
    </izvorni_sadrzaj>
    <derivirana_varijabla naziv="DomainObject.Predmet.SudioniciListNazivOIB_1">
      <item>, OIB 39869388164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63583D-EA4F-4A77-8413-6DE106548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2430</properties:Characters>
  <properties:Lines>78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2016-12-19T06:53:00Z</dcterms:created>
  <dc:creator>Darija Miličević</dc:creator>
  <cp:lastModifiedBy>Darija Miličević</cp:lastModifiedBy>
  <cp:lastPrinted>2016-12-19T08:33:00Z</cp:lastPrinted>
  <dcterms:modified xmlns:xsi="http://www.w3.org/2001/XMLSchema-instance" xsi:type="dcterms:W3CDTF">2016-12-19T08:52:00Z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St-2459/2016-4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