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9e93" w14:paraId="32f9e93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FC3CD3">
        <w:t>524</w:t>
      </w:r>
      <w:r w:rsidR="00D259A4">
        <w:t>/16-</w:t>
      </w:r>
      <w:r w:rsidR="00FC3CD3">
        <w:t>7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1E7C89">
        <w:t xml:space="preserve">FINA RC Osijek Podružnica Osijek, za otvaranje stečajnog postupka nad dužnikom </w:t>
      </w:r>
      <w:r w:rsidR="00FC3CD3" w:rsidRPr="00FC3CD3">
        <w:t>GYMMASSA d.o.o. Osijek, Osijek, J.J.Strossmayera 102, OIB: 11163147927, MBS: 030025027</w:t>
      </w:r>
      <w:r w:rsidR="000E2913" w:rsidRPr="00FC3CD3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FC3CD3">
        <w:t>17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 w:rsidRPr="00FC3CD3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C3CD3" w:rsidRPr="00FC3CD3">
        <w:t>GYMMASSA d.o.o. Osijek, Osijek, J.J.Strossmayera 102, OIB: 11163147927, MBS: 030025027</w:t>
      </w:r>
      <w:r w:rsidR="004952D7" w:rsidRPr="00FC3CD3">
        <w:t>.</w:t>
      </w:r>
    </w:p>
    <w:p w:rsidRDefault="003742E1" w:rsidP="003742E1" w:rsidR="004B741D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FC3CD3" w:rsidRPr="00FC3CD3">
        <w:t>Ivana Krstić, Osijek, Županijska 2, OIB 47574637103</w:t>
      </w:r>
      <w:r w:rsidR="00133EE5"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FC3CD3">
        <w:t>8</w:t>
      </w:r>
      <w:r w:rsidR="002C55AB">
        <w:t>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FC3CD3" w:rsidRPr="00FC3CD3">
        <w:t>GYMMASSA d.o.o. Osijek, Osijek, J.J.Strossmayera 102, OIB: 11163147927, MBS: 030025027</w:t>
      </w:r>
      <w:r w:rsidR="0009206B" w:rsidRPr="00FC3CD3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67C2E">
        <w:t>1.0</w:t>
      </w:r>
      <w:r w:rsidR="00FC3CD3">
        <w:t>9</w:t>
      </w:r>
      <w:r w:rsidR="00367C2E">
        <w:t>.201</w:t>
      </w:r>
      <w:r w:rsidR="00FC3CD3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9E586F">
        <w:t>4</w:t>
      </w:r>
      <w:r w:rsidR="00367C2E">
        <w:t>2</w:t>
      </w:r>
      <w:r w:rsidR="00FC3CD3">
        <w:t>1</w:t>
      </w:r>
      <w:r w:rsidR="00C0654F">
        <w:t xml:space="preserve"> </w:t>
      </w:r>
      <w:r w:rsidR="00316834">
        <w:t xml:space="preserve">dana u ukupnom iznosu od </w:t>
      </w:r>
      <w:r w:rsidR="00367C2E">
        <w:t>1.3</w:t>
      </w:r>
      <w:r w:rsidR="00FC3CD3">
        <w:t>09</w:t>
      </w:r>
      <w:r w:rsidR="00367C2E">
        <w:t>,3</w:t>
      </w:r>
      <w:r w:rsidR="00FC3CD3">
        <w:t>5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FC3CD3">
        <w:t>524</w:t>
      </w:r>
      <w:r w:rsidR="00367C2E">
        <w:t>/16-</w:t>
      </w:r>
      <w:r w:rsidR="00FC3CD3">
        <w:t>7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FC3CD3">
        <w:t>Ivana Krstić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FC3CD3">
        <w:t>17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C3CD3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FC3CD3">
        <w:t>8</w:t>
      </w:r>
      <w:r w:rsidR="00367C2E">
        <w:t>.03.2016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FC3CD3">
        <w:t>17</w:t>
      </w:r>
      <w:r w:rsidR="0009206B">
        <w:t>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CAC" w:rsidR="00683CAC">
      <w:r>
        <w:separator/>
      </w:r>
    </w:p>
  </w:endnote>
  <w:endnote w:id="0" w:type="continuationSeparator">
    <w:p w:rsidRDefault="00683CAC" w:rsidR="0068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CAC" w:rsidR="00683CAC">
      <w:r>
        <w:separator/>
      </w:r>
    </w:p>
  </w:footnote>
  <w:footnote w:id="0" w:type="continuationSeparator">
    <w:p w:rsidRDefault="00683CAC" w:rsidR="0068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0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83CAC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7F50ED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B522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C3CD3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50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50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GYMMASSA d.o.o. za trgovinu i usluge Osijek</izvorni_sadrzaj>
    <derivirana_varijabla naziv="DomainObject.Predmet.ProtustrankaFormated_1">  GYMMASSA d.o.o. za trgovinu i usluge Osijek</derivirana_varijabla>
  </DomainObject.Predmet.ProtustrankaFormated>
  <DomainObject.Predmet.ProtustrankaFormatedOIB>
    <izvorni_sadrzaj>  GYMMASSA d.o.o. za trgovinu i usluge Osijek, OIB 11163147927</izvorni_sadrzaj>
    <derivirana_varijabla naziv="DomainObject.Predmet.ProtustrankaFormatedOIB_1">  GYMMASSA d.o.o. za trgovinu i usluge Osijek, OIB 11163147927</derivirana_varijabla>
  </DomainObject.Predmet.ProtustrankaFormatedOIB>
  <DomainObject.Predmet.ProtustrankaFormatedWithAdress>
    <izvorni_sadrzaj> GYMMASSA d.o.o. za trgovinu i usluge Osijek, J.J.Strossmayera 102, 31000 Osijek</izvorni_sadrzaj>
    <derivirana_varijabla naziv="DomainObject.Predmet.ProtustrankaFormatedWithAdress_1"> GYMMASSA d.o.o. za trgovinu i usluge Osijek, J.J.Strossmayera 102, 31000 Osijek</derivirana_varijabla>
  </DomainObject.Predmet.ProtustrankaFormatedWithAdress>
  <DomainObject.Predmet.ProtustrankaFormatedWithAdressOIB>
    <izvorni_sadrzaj> GYMMASSA d.o.o. za trgovinu i usluge Osijek, OIB 11163147927, J.J.Strossmayera 102, 31000 Osijek</izvorni_sadrzaj>
    <derivirana_varijabla naziv="DomainObject.Predmet.ProtustrankaFormatedWithAdressOIB_1"> GYMMASSA d.o.o. za trgovinu i usluge Osijek, OIB 11163147927, J.J.Strossmayera 102, 31000 Osijek</derivirana_varijabla>
  </DomainObject.Predmet.ProtustrankaFormatedWithAdressOIB>
  <DomainObject.Predmet.ProtustrankaWithAdress>
    <izvorni_sadrzaj>GYMMASSA d.o.o. za trgovinu i usluge Osijek J.J.Strossmayera 102, 31000 Osijek</izvorni_sadrzaj>
    <derivirana_varijabla naziv="DomainObject.Predmet.ProtustrankaWithAdress_1">GYMMASSA d.o.o. za trgovinu i usluge Osijek J.J.Strossmayera 102, 31000 Osijek</derivirana_varijabla>
  </DomainObject.Predmet.ProtustrankaWithAdress>
  <DomainObject.Predmet.ProtustrankaWithAdressOIB>
    <izvorni_sadrzaj>GYMMASSA d.o.o. za trgovinu i usluge Osijek, OIB 11163147927, J.J.Strossmayera 102, 31000 Osijek</izvorni_sadrzaj>
    <derivirana_varijabla naziv="DomainObject.Predmet.ProtustrankaWithAdressOIB_1">GYMMASSA d.o.o. za trgovinu i usluge Osijek, OIB 11163147927, J.J.Strossmayera 102, 31000 Osijek</derivirana_varijabla>
  </DomainObject.Predmet.ProtustrankaWithAdressOIB>
  <DomainObject.Predmet.ProtustrankaNazivFormated>
    <izvorni_sadrzaj>GYMMASSA d.o.o. za trgovinu i usluge Osijek</izvorni_sadrzaj>
    <derivirana_varijabla naziv="DomainObject.Predmet.ProtustrankaNazivFormated_1">GYMMASSA d.o.o. za trgovinu i usluge Osijek</derivirana_varijabla>
  </DomainObject.Predmet.ProtustrankaNazivFormated>
  <DomainObject.Predmet.ProtustrankaNazivFormatedOIB>
    <izvorni_sadrzaj>GYMMASSA d.o.o. za trgovinu i usluge Osijek, OIB 11163147927</izvorni_sadrzaj>
    <derivirana_varijabla naziv="DomainObject.Predmet.ProtustrankaNazivFormatedOIB_1">GYMMASSA d.o.o. za trgovinu i usluge Osijek, OIB 11163147927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GYMMASSA d.o.o. za trgovinu i usluge Osijek</item>
    </izvorni_sadrzaj>
    <derivirana_varijabla naziv="DomainObject.Predmet.ProtuStrankaListFormated_1">
      <item>GYMMASSA d.o.o. za trgovinu i usluge Osijek</item>
    </derivirana_varijabla>
  </DomainObject.Predmet.ProtuStrankaListFormated>
  <DomainObject.Predmet.ProtuStrankaListFormatedOIB>
    <izvorni_sadrzaj>
      <item>GYMMASSA d.o.o. za trgovinu i usluge Osijek, OIB 11163147927</item>
    </izvorni_sadrzaj>
    <derivirana_varijabla naziv="DomainObject.Predmet.ProtuStrankaListFormatedOIB_1">
      <item>GYMMASSA d.o.o. za trgovinu i usluge Osijek, OIB 11163147927</item>
    </derivirana_varijabla>
  </DomainObject.Predmet.ProtuStrankaListFormatedOIB>
  <DomainObject.Predmet.ProtuStrankaListFormatedWithAdress>
    <izvorni_sadrzaj>
      <item>GYMMASSA d.o.o. za trgovinu i usluge Osijek, J.J.Strossmayera 102, 31000 Osijek</item>
    </izvorni_sadrzaj>
    <derivirana_varijabla naziv="DomainObject.Predmet.ProtuStrankaListFormatedWithAdress_1">
      <item>GYMMASSA d.o.o. za trgovinu i usluge Osijek, J.J.Strossmayera 102, 31000 Osijek</item>
    </derivirana_varijabla>
  </DomainObject.Predmet.ProtuStrankaListFormatedWithAdress>
  <DomainObject.Predmet.ProtuStrankaListFormatedWithAdressOIB>
    <izvorni_sadrzaj>
      <item>GYMMASSA d.o.o. za trgovinu i usluge Osijek, OIB 11163147927, J.J.Strossmayera 102, 31000 Osijek</item>
    </izvorni_sadrzaj>
    <derivirana_varijabla naziv="DomainObject.Predmet.ProtuStrankaListFormatedWithAdressOIB_1">
      <item>GYMMASSA d.o.o. za trgovinu i usluge Osijek, OIB 11163147927, J.J.Strossmayera 102, 31000 Osijek</item>
    </derivirana_varijabla>
  </DomainObject.Predmet.ProtuStrankaListFormatedWithAdressOIB>
  <DomainObject.Predmet.ProtuStrankaListNazivFormated>
    <izvorni_sadrzaj>
      <item>GYMMASSA d.o.o. za trgovinu i usluge Osijek</item>
    </izvorni_sadrzaj>
    <derivirana_varijabla naziv="DomainObject.Predmet.ProtuStrankaListNazivFormated_1">
      <item>GYMMASSA d.o.o. za trgovinu i usluge Osijek</item>
    </derivirana_varijabla>
  </DomainObject.Predmet.ProtuStrankaListNazivFormated>
  <DomainObject.Predmet.ProtuStrankaListNazivFormatedOIB>
    <izvorni_sadrzaj>
      <item>GYMMASSA d.o.o. za trgovinu i usluge Osijek, OIB 11163147927</item>
    </izvorni_sadrzaj>
    <derivirana_varijabla naziv="DomainObject.Predmet.ProtuStrankaListNazivFormatedOIB_1">
      <item>GYMMASSA d.o.o. za trgovinu i usluge Osijek, OIB 11163147927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GYMMASSA d.o.o. za trgovinu i usluge Osijek</izvorni_sadrzaj>
    <derivirana_varijabla naziv="DomainObject.Predmet.ProtustrankaIDrugi_1">GYMMASSA d.o.o. za trgovinu i usluge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GYMMASSA d.o.o. za trgovinu i usluge Osijek, OIB 11163147927, J.J.Strossmayera 102, 31000 Osijek</izvorni_sadrzaj>
    <derivirana_varijabla naziv="DomainObject.Predmet.ProtustrankaIDrugiAdressOIB_1">GYMMASSA d.o.o. za trgovinu i usluge Osijek, OIB 11163147927, J.J.Strossmayera 102,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GYMMASSA d.o.o. za trgovinu i usluge Osijek</item>
    </izvorni_sadrzaj>
    <derivirana_varijabla naziv="DomainObject.Predmet.SudioniciListNaziv_1">
      <item>FINA RC OSIJEK</item>
      <item>GYMMASSA d.o.o. za trgovinu i usluge Osijek</item>
    </derivirana_varijabla>
  </DomainObject.Predmet.SudioniciListNaziv>
  <DomainObject.Predmet.SudioniciListAdressOIB>
    <izvorni_sadrzaj>
      <item>FINA RC OSIJEK, OIB 85821130368</item>
      <item>GYMMASSA d.o.o. za trgovinu i usluge Osijek, OIB 11163147927, J.J.Strossmayera 102,31000 Osijek</item>
    </izvorni_sadrzaj>
    <derivirana_varijabla naziv="DomainObject.Predmet.SudioniciListAdressOIB_1">
      <item>FINA RC OSIJEK, OIB 85821130368</item>
      <item>GYMMASSA d.o.o. za trgovinu i usluge Osijek, OIB 11163147927, J.J.Strossmayera 102,31000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11163147927</item>
    </izvorni_sadrzaj>
    <derivirana_varijabla naziv="DomainObject.Predmet.SudioniciListNazivOIB_1">
      <item>, OIB 85821130368</item>
      <item>, OIB 11163147927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8DFA2-F5A8-4467-A59E-CB4B4EB6B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2375</properties:Characters>
  <properties:Lines>96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2017-01-09T10:20:00Z</dcterms:created>
  <dc:creator>hermanj</dc:creator>
  <cp:lastModifiedBy>Vesna Štajduhar</cp:lastModifiedBy>
  <cp:lastPrinted>2017-01-17T08:14:00Z</cp:lastPrinted>
  <dcterms:modified xmlns:xsi="http://www.w3.org/2001/XMLSchema-instance" xsi:type="dcterms:W3CDTF">2017-01-17T08:14:00Z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