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422d" w14:paraId="04e422d" w:rsidRDefault="000D5126" w:rsidP="00586DD5" w:rsidR="00586DD5" w:rsidRPr="00D459F2">
      <w:pPr>
        <w15:collapsed w:val="false"/>
      </w:pPr>
      <w:bookmarkStart w:name="_GoBack" w:id="0"/>
      <w:bookmarkEnd w:id="0"/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D2226" w:rsidP="00C23899" w:rsidR="005D222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Pr="00D459F2">
        <w:t>89. St-</w:t>
      </w:r>
      <w:r>
        <w:t>4927/16-</w:t>
      </w:r>
      <w:r w:rsidR="00913B7D">
        <w:t>17</w:t>
      </w:r>
    </w:p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7332C3" w:rsidR="007332C3" w:rsidRPr="00D459F2">
      <w:pPr>
        <w:jc w:val="both"/>
        <w:rPr>
          <w:b/>
        </w:rPr>
      </w:pPr>
      <w:r>
        <w:tab/>
      </w:r>
      <w:r w:rsidR="005D2226" w:rsidRPr="008276BF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5D2226" w:rsidRPr="000048A1">
        <w:rPr>
          <w:lang w:val="pt-BR"/>
        </w:rPr>
        <w:t>ALVAĐ-UGOSTITELJSTVO j.d.o.o.</w:t>
      </w:r>
      <w:r w:rsidR="005D2226">
        <w:rPr>
          <w:lang w:val="pt-BR"/>
        </w:rPr>
        <w:t xml:space="preserve"> za usluge</w:t>
      </w:r>
      <w:r w:rsidR="005D2226" w:rsidRPr="000048A1">
        <w:rPr>
          <w:lang w:val="pt-BR"/>
        </w:rPr>
        <w:t>, OIB</w:t>
      </w:r>
      <w:r w:rsidR="005D2226">
        <w:rPr>
          <w:lang w:val="pt-BR"/>
        </w:rPr>
        <w:t>:</w:t>
      </w:r>
      <w:r w:rsidR="005D2226" w:rsidRPr="000048A1">
        <w:rPr>
          <w:lang w:val="pt-BR"/>
        </w:rPr>
        <w:t xml:space="preserve"> 58032368717</w:t>
      </w:r>
      <w:r w:rsidR="005D2226">
        <w:rPr>
          <w:lang w:val="pt-BR"/>
        </w:rPr>
        <w:t xml:space="preserve">, </w:t>
      </w:r>
      <w:r w:rsidR="005D2226" w:rsidRPr="000048A1">
        <w:rPr>
          <w:lang w:val="pt-BR"/>
        </w:rPr>
        <w:t xml:space="preserve">Zagreb, Brune Bušića 7, </w:t>
      </w:r>
      <w:r w:rsidR="005D2226">
        <w:t>4</w:t>
      </w:r>
      <w:r w:rsidR="005D2226" w:rsidRPr="000048A1">
        <w:t xml:space="preserve">. </w:t>
      </w:r>
      <w:r w:rsidR="005D2226">
        <w:t>veljače</w:t>
      </w:r>
      <w:r w:rsidR="005D2226" w:rsidRPr="000048A1">
        <w:t xml:space="preserve"> 201</w:t>
      </w:r>
      <w:r w:rsidR="005D2226">
        <w:t>9</w:t>
      </w:r>
      <w:r w:rsidR="005D2226" w:rsidRPr="000048A1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</w:t>
      </w:r>
      <w:r w:rsidR="00A85DEA">
        <w:t xml:space="preserve">nastavak </w:t>
      </w:r>
      <w:r w:rsidRPr="00D459F2">
        <w:t>ročišt</w:t>
      </w:r>
      <w:r w:rsidR="00A85DEA">
        <w:t>a</w:t>
      </w:r>
      <w:r w:rsidRPr="00D459F2">
        <w:t xml:space="preserve">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5D2226" w:rsidRPr="000048A1">
        <w:rPr>
          <w:lang w:val="pt-BR"/>
        </w:rPr>
        <w:t>ALVAĐ-UGOSTITELJSTVO j.d.o.o.</w:t>
      </w:r>
      <w:r w:rsidR="005D2226">
        <w:rPr>
          <w:lang w:val="pt-BR"/>
        </w:rPr>
        <w:t xml:space="preserve"> za usluge</w:t>
      </w:r>
      <w:r w:rsidR="005D2226" w:rsidRPr="000048A1">
        <w:rPr>
          <w:lang w:val="pt-BR"/>
        </w:rPr>
        <w:t>, OIB</w:t>
      </w:r>
      <w:r w:rsidR="005D2226">
        <w:rPr>
          <w:lang w:val="pt-BR"/>
        </w:rPr>
        <w:t>:</w:t>
      </w:r>
      <w:r w:rsidR="005D2226" w:rsidRPr="000048A1">
        <w:rPr>
          <w:lang w:val="pt-BR"/>
        </w:rPr>
        <w:t xml:space="preserve"> 58032368717</w:t>
      </w:r>
      <w:r w:rsidR="005D2226">
        <w:rPr>
          <w:lang w:val="pt-BR"/>
        </w:rPr>
        <w:t xml:space="preserve">, </w:t>
      </w:r>
      <w:r w:rsidR="005D2226" w:rsidRPr="000048A1">
        <w:rPr>
          <w:lang w:val="pt-BR"/>
        </w:rPr>
        <w:t>Zagreb, Brune Bušića 7</w:t>
      </w:r>
      <w:r w:rsidR="007332C3" w:rsidRPr="00D459F2">
        <w:rPr>
          <w:lang w:val="pt-BR"/>
        </w:rPr>
        <w:t xml:space="preserve">, za </w:t>
      </w:r>
      <w:r w:rsidR="005D2226">
        <w:rPr>
          <w:lang w:val="pt-BR"/>
        </w:rPr>
        <w:t>21</w:t>
      </w:r>
      <w:r w:rsidR="003F771B">
        <w:t xml:space="preserve">. </w:t>
      </w:r>
      <w:r w:rsidR="005D2226">
        <w:t>veljače</w:t>
      </w:r>
      <w:r w:rsidR="00D459F2" w:rsidRPr="00D459F2">
        <w:t xml:space="preserve"> 201</w:t>
      </w:r>
      <w:r w:rsidR="00A85DEA">
        <w:t>9</w:t>
      </w:r>
      <w:r w:rsidR="00C0276A">
        <w:t>. u</w:t>
      </w:r>
      <w:r w:rsidR="00FA1119">
        <w:t xml:space="preserve"> </w:t>
      </w:r>
      <w:r w:rsidR="005D2226">
        <w:t>11</w:t>
      </w:r>
      <w:r w:rsidR="00F030F3" w:rsidRPr="00D459F2">
        <w:t>:</w:t>
      </w:r>
      <w:r w:rsidR="005D2226">
        <w:t>00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913B7D">
      <w:pPr>
        <w:pStyle w:val="Odlomakpopisa"/>
        <w:numPr>
          <w:ilvl w:val="0"/>
          <w:numId w:val="6"/>
        </w:numPr>
        <w:tabs>
          <w:tab w:pos="1440" w:val="num"/>
        </w:tabs>
      </w:pPr>
      <w:r w:rsidRPr="00913B7D">
        <w:t xml:space="preserve">predlagatelj </w:t>
      </w:r>
    </w:p>
    <w:p w:rsidRDefault="003F771B" w:rsidP="003F771B" w:rsidR="003F771B" w:rsidRPr="00913B7D">
      <w:pPr>
        <w:pStyle w:val="Odlomakpopisa"/>
        <w:numPr>
          <w:ilvl w:val="0"/>
          <w:numId w:val="6"/>
        </w:numPr>
        <w:tabs>
          <w:tab w:pos="1440" w:val="num"/>
        </w:tabs>
      </w:pPr>
      <w:r w:rsidRPr="00913B7D">
        <w:t>dužnik</w:t>
      </w:r>
    </w:p>
    <w:p w:rsidRDefault="003F771B" w:rsidP="00A85DEA" w:rsidR="00A85DEA" w:rsidRPr="00913B7D">
      <w:pPr>
        <w:pStyle w:val="Odlomakpopisa"/>
        <w:numPr>
          <w:ilvl w:val="0"/>
          <w:numId w:val="6"/>
        </w:numPr>
      </w:pPr>
      <w:r w:rsidRPr="00913B7D">
        <w:t>zastupnik po zakonu dužnika</w:t>
      </w:r>
    </w:p>
    <w:p w:rsidRDefault="00A85DEA" w:rsidP="00A85DEA" w:rsidR="00A85DEA" w:rsidRPr="00913B7D">
      <w:pPr>
        <w:pStyle w:val="Odlomakpopisa"/>
        <w:numPr>
          <w:ilvl w:val="0"/>
          <w:numId w:val="6"/>
        </w:numPr>
      </w:pPr>
      <w:r w:rsidRPr="00913B7D">
        <w:t xml:space="preserve">pravna osoba ovlaštena za obavljanje poslova platnog prometa za dužnika – </w:t>
      </w:r>
      <w:proofErr w:type="spellStart"/>
      <w:r w:rsidR="00913B7D" w:rsidRPr="00913B7D">
        <w:t>Raiffeisenbank</w:t>
      </w:r>
      <w:proofErr w:type="spellEnd"/>
      <w:r w:rsidR="00913B7D" w:rsidRPr="00913B7D">
        <w:t xml:space="preserve"> </w:t>
      </w:r>
      <w:proofErr w:type="spellStart"/>
      <w:r w:rsidR="00913B7D" w:rsidRPr="00913B7D">
        <w:t>Austria</w:t>
      </w:r>
      <w:proofErr w:type="spellEnd"/>
      <w:r w:rsidR="00913B7D" w:rsidRPr="00913B7D">
        <w:t xml:space="preserve"> d.d.</w:t>
      </w:r>
      <w:r w:rsidRPr="00913B7D">
        <w:t xml:space="preserve"> </w:t>
      </w:r>
    </w:p>
    <w:p w:rsidRDefault="00A85DEA" w:rsidP="00A85DEA" w:rsidR="00A85DEA" w:rsidRPr="005D2226">
      <w:pPr>
        <w:pStyle w:val="Odlomakpopisa"/>
        <w:rPr>
          <w:color w:val="FF0000"/>
        </w:rPr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913B7D">
        <w:t>4</w:t>
      </w:r>
      <w:r w:rsidR="00C0276A">
        <w:t xml:space="preserve">. </w:t>
      </w:r>
      <w:r w:rsidR="00913B7D">
        <w:t>veljače</w:t>
      </w:r>
      <w:r w:rsidR="00EF7A29" w:rsidRPr="00D459F2">
        <w:t xml:space="preserve"> 201</w:t>
      </w:r>
      <w:r w:rsidR="00913B7D">
        <w:t>9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1B213C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1B213C" w:rsidP="007B64C7" w:rsidR="001B213C">
      <w:pPr>
        <w:ind w:firstLine="708" w:left="3540"/>
        <w:jc w:val="right"/>
      </w:pPr>
    </w:p>
    <w:p w:rsidRDefault="001B213C" w:rsidP="007B64C7" w:rsidR="001B213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B213C" w:rsidP="007B64C7" w:rsidR="001B213C">
      <w:pPr>
        <w:ind w:firstLine="708" w:left="3540"/>
        <w:jc w:val="right"/>
      </w:pPr>
      <w:r>
        <w:t xml:space="preserve">                                       Valentina Gabud</w:t>
      </w:r>
    </w:p>
    <w:p w:rsidRDefault="001B213C" w:rsidP="006B708C" w:rsidR="001B213C" w:rsidRPr="00D459F2">
      <w:pPr>
        <w:rPr>
          <w:b/>
        </w:rPr>
      </w:pPr>
    </w:p>
    <w:sectPr w:rsidSect="00591CB7" w:rsidR="001B213C" w:rsidRPr="00D459F2"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C70" w:rsidR="00591CB7">
    <w:pPr>
      <w:pStyle w:val="Zaglavlje"/>
    </w:pPr>
    <w:r>
      <w:t xml:space="preserve">  </w:t>
    </w:r>
    <w:r w:rsidR="00591CB7">
      <w:t xml:space="preserve">               </w:t>
    </w:r>
    <w:r w:rsidR="00591CB7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972EA1"/>
    <w:multiLevelType w:val="hybridMultilevel"/>
    <w:tmpl w:val="2CF037A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0043B0"/>
    <w:multiLevelType w:val="hybridMultilevel"/>
    <w:tmpl w:val="D16CA81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5312738"/>
    <w:multiLevelType w:val="hybridMultilevel"/>
    <w:tmpl w:val="DF1262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1B213C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91CB7"/>
    <w:rsid w:val="005A4F77"/>
    <w:rsid w:val="005D2226"/>
    <w:rsid w:val="005E3781"/>
    <w:rsid w:val="006006AF"/>
    <w:rsid w:val="006208B6"/>
    <w:rsid w:val="00624C70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13B7D"/>
    <w:rsid w:val="00974B5A"/>
    <w:rsid w:val="009A399D"/>
    <w:rsid w:val="009A3B55"/>
    <w:rsid w:val="009C20B8"/>
    <w:rsid w:val="00A34C9C"/>
    <w:rsid w:val="00A45CFF"/>
    <w:rsid w:val="00A76551"/>
    <w:rsid w:val="00A85DEA"/>
    <w:rsid w:val="00B03DDD"/>
    <w:rsid w:val="00B15008"/>
    <w:rsid w:val="00B302F5"/>
    <w:rsid w:val="00B47261"/>
    <w:rsid w:val="00B639DE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2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1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1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1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1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2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1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1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1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1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4927</izvorni_sadrzaj>
    <derivirana_varijabla naziv="DomainObject.Predmet.Broj_1">4927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St-4927/2016</izvorni_sadrzaj>
    <derivirana_varijabla naziv="DomainObject.Predmet.OznakaBroj_1">St-4927/2016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ALVAĐ-UGOSTITELJSTVO j.d.o.o. za usluge zastupanog po punomoćniku Željko Vranešević</izvorni_sadrzaj>
    <derivirana_varijabla naziv="DomainObject.Predmet.ProtustrankaFormated_1">  ALVAĐ-UGOSTITELJSTVO j.d.o.o. za usluge zastupanog po punomoćniku Željko Vranešević</derivirana_varijabla>
  </DomainObject.Predmet.ProtustrankaFormated>
  <DomainObject.Predmet.ProtustrankaFormatedOIB>
    <izvorni_sadrzaj>  ALVAĐ-UGOSTITELJSTVO j.d.o.o. za usluge, OIB 58032368717 zastupanog po punomoćniku Željko Vranešević</izvorni_sadrzaj>
    <derivirana_varijabla naziv="DomainObject.Predmet.ProtustrankaFormatedOIB_1">  ALVAĐ-UGOSTITELJSTVO j.d.o.o. za usluge, OIB 58032368717 zastupanog po punomoćniku Željko Vranešević</derivirana_varijabla>
  </DomainObject.Predmet.ProtustrankaFormatedOIB>
  <DomainObject.Predmet.ProtustrankaFormatedWithAdress>
    <izvorni_sadrzaj> ALVAĐ-UGOSTITELJSTVO j.d.o.o. za usluge, Brune Bušića 7, 10000 Zagreb zastupanog po punomoćniku Željko Vranešević</izvorni_sadrzaj>
    <derivirana_varijabla naziv="DomainObject.Predmet.ProtustrankaFormatedWithAdress_1"> ALVAĐ-UGOSTITELJSTVO j.d.o.o. za usluge, Brune Bušića 7, 10000 Zagreb zastupanog po punomoćniku Željko Vranešević</derivirana_varijabla>
  </DomainObject.Predmet.ProtustrankaFormatedWithAdress>
  <DomainObject.Predmet.ProtustrankaFormatedWithAdressOIB>
    <izvorni_sadrzaj> ALVAĐ-UGOSTITELJSTVO j.d.o.o. za usluge, OIB 58032368717, Brune Bušića 7, 10000 Zagreb zastupanog po punomoćniku Željko Vranešević</izvorni_sadrzaj>
    <derivirana_varijabla naziv="DomainObject.Predmet.ProtustrankaFormatedWithAdressOIB_1"> ALVAĐ-UGOSTITELJSTVO j.d.o.o. za usluge, OIB 58032368717, Brune Bušića 7, 10000 Zagreb zastupanog po punomoćniku Željko Vranešević</derivirana_varijabla>
  </DomainObject.Predmet.ProtustrankaFormatedWithAdressOIB>
  <DomainObject.Predmet.ProtustrankaWithAdress>
    <izvorni_sadrzaj>ALVAĐ-UGOSTITELJSTVO j.d.o.o. za usluge Brune Bušića 7, 10000 Zagreb</izvorni_sadrzaj>
    <derivirana_varijabla naziv="DomainObject.Predmet.ProtustrankaWithAdress_1">ALVAĐ-UGOSTITELJSTVO j.d.o.o. za usluge Brune Bušića 7, 10000 Zagreb</derivirana_varijabla>
  </DomainObject.Predmet.ProtustrankaWithAdress>
  <DomainObject.Predmet.ProtustrankaWithAdressOIB>
    <izvorni_sadrzaj>ALVAĐ-UGOSTITELJSTVO j.d.o.o. za usluge, OIB 58032368717, Brune Bušića 7, 10000 Zagreb</izvorni_sadrzaj>
    <derivirana_varijabla naziv="DomainObject.Predmet.ProtustrankaWithAdressOIB_1">ALVAĐ-UGOSTITELJSTVO j.d.o.o. za usluge, OIB 58032368717, Brune Bušića 7, 10000 Zagreb</derivirana_varijabla>
  </DomainObject.Predmet.ProtustrankaWithAdressOIB>
  <DomainObject.Predmet.ProtustrankaNazivFormated>
    <izvorni_sadrzaj>ALVAĐ-UGOSTITELJSTVO j.d.o.o. za usluge</izvorni_sadrzaj>
    <derivirana_varijabla naziv="DomainObject.Predmet.ProtustrankaNazivFormated_1">ALVAĐ-UGOSTITELJSTVO j.d.o.o. za usluge</derivirana_varijabla>
  </DomainObject.Predmet.ProtustrankaNazivFormated>
  <DomainObject.Predmet.ProtustrankaNazivFormatedOIB>
    <izvorni_sadrzaj>ALVAĐ-UGOSTITELJSTVO j.d.o.o. za usluge, OIB 58032368717</izvorni_sadrzaj>
    <derivirana_varijabla naziv="DomainObject.Predmet.ProtustrankaNazivFormatedOIB_1">ALVAĐ-UGOSTITELJSTVO j.d.o.o. za usluge, OIB 58032368717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ALVAĐ-UGOSTITELJSTVO j.d.o.o. za usluge zastupanog po punomoćniku Željko Vranešević</item>
    </izvorni_sadrzaj>
    <derivirana_varijabla naziv="DomainObject.Predmet.ProtuStrankaListFormated_1">
      <item>ALVAĐ-UGOSTITELJSTVO j.d.o.o. za usluge zastupanog po punomoćniku Željko Vranešević</item>
    </derivirana_varijabla>
  </DomainObject.Predmet.ProtuStrankaListFormated>
  <DomainObject.Predmet.ProtuStrankaListFormatedOIB>
    <izvorni_sadrzaj>
      <item>ALVAĐ-UGOSTITELJSTVO j.d.o.o. za usluge, OIB 58032368717 zastupanog po punomoćniku Željko Vranešević</item>
    </izvorni_sadrzaj>
    <derivirana_varijabla naziv="DomainObject.Predmet.ProtuStrankaListFormatedOIB_1">
      <item>ALVAĐ-UGOSTITELJSTVO j.d.o.o. za usluge, OIB 58032368717 zastupanog po punomoćniku Željko Vranešević</item>
    </derivirana_varijabla>
  </DomainObject.Predmet.ProtuStrankaListFormatedOIB>
  <DomainObject.Predmet.ProtuStrankaListFormatedWithAdress>
    <izvorni_sadrzaj>
      <item>ALVAĐ-UGOSTITELJSTVO j.d.o.o. za usluge, Brune Bušića 7, 10000 Zagreb zastupanog po punomoćniku Željko Vranešević</item>
    </izvorni_sadrzaj>
    <derivirana_varijabla naziv="DomainObject.Predmet.ProtuStrankaListFormatedWithAdress_1">
      <item>ALVAĐ-UGOSTITELJSTVO j.d.o.o. za usluge, Brune Bušića 7, 10000 Zagreb zastupanog po punomoćniku Željko Vranešević</item>
    </derivirana_varijabla>
  </DomainObject.Predmet.ProtuStrankaListFormatedWithAdress>
  <DomainObject.Predmet.ProtuStrankaListFormatedWithAdressOIB>
    <izvorni_sadrzaj>
      <item>ALVAĐ-UGOSTITELJSTVO j.d.o.o. za usluge, OIB 58032368717, Brune Bušića 7, 10000 Zagreb zastupanog po punomoćniku Željko Vranešević</item>
    </izvorni_sadrzaj>
    <derivirana_varijabla naziv="DomainObject.Predmet.ProtuStrankaListFormatedWithAdressOIB_1">
      <item>ALVAĐ-UGOSTITELJSTVO j.d.o.o. za usluge, OIB 58032368717, Brune Bušića 7, 10000 Zagreb zastupanog po punomoćniku Željko Vranešević</item>
    </derivirana_varijabla>
  </DomainObject.Predmet.ProtuStrankaListFormatedWithAdressOIB>
  <DomainObject.Predmet.ProtuStrankaListNazivFormated>
    <izvorni_sadrzaj>
      <item>ALVAĐ-UGOSTITELJSTVO j.d.o.o. za usluge</item>
    </izvorni_sadrzaj>
    <derivirana_varijabla naziv="DomainObject.Predmet.ProtuStrankaListNazivFormated_1">
      <item>ALVAĐ-UGOSTITELJSTVO j.d.o.o. za usluge</item>
    </derivirana_varijabla>
  </DomainObject.Predmet.ProtuStrankaListNazivFormated>
  <DomainObject.Predmet.ProtuStrankaListNazivFormatedOIB>
    <izvorni_sadrzaj>
      <item>ALVAĐ-UGOSTITELJSTVO j.d.o.o. za usluge, OIB 58032368717</item>
    </izvorni_sadrzaj>
    <derivirana_varijabla naziv="DomainObject.Predmet.ProtuStrankaListNazivFormatedOIB_1">
      <item>ALVAĐ-UGOSTITELJSTVO j.d.o.o. za usluge, OIB 58032368717</item>
    </derivirana_varijabla>
  </DomainObject.Predmet.ProtuStrankaListNazivFormatedOIB>
  <DomainObject.Predmet.OstaliListFormated>
    <izvorni_sadrzaj>
      <item>Željko Vranešević punomoćnik sudionika u postupku ALVAĐ-UGOSTITELJSTVO j.d.o.o. za usluge</item>
      <item>Raiffeisenbank Austria d.d.</item>
    </izvorni_sadrzaj>
    <derivirana_varijabla naziv="DomainObject.Predmet.OstaliListFormated_1">
      <item>Željko Vranešević punomoćnik sudionika u postupku ALVAĐ-UGOSTITELJSTVO j.d.o.o. za usluge</item>
      <item>Raiffeisenbank Austria d.d.</item>
    </derivirana_varijabla>
  </DomainObject.Predmet.OstaliListFormated>
  <DomainObject.Predmet.OstaliListFormatedOIB>
    <izvorni_sadrzaj>
      <item>Željko Vranešević, OIB 40190122334 punomoćnik sudionika u postupku ALVAĐ-UGOSTITELJSTVO j.d.o.o. za usluge</item>
      <item>Raiffeisenbank Austria d.d., OIB 53056966535</item>
    </izvorni_sadrzaj>
    <derivirana_varijabla naziv="DomainObject.Predmet.OstaliListFormatedOIB_1">
      <item>Željko Vranešević, OIB 40190122334 punomoćnik sudionika u postupku ALVAĐ-UGOSTITELJSTVO j.d.o.o. za usluge</item>
      <item>Raiffeisenbank Austria d.d., OIB 53056966535</item>
    </derivirana_varijabla>
  </DomainObject.Predmet.OstaliListFormatedOIB>
  <DomainObject.Predmet.OstaliListFormatedWithAdress>
    <izvorni_sadrzaj>
      <item>Željko Vranešević, Ostrogovićeva Ulica 4, 10000 Zagreb punomoćnik sudionika u postupku ALVAĐ-UGOSTITELJSTVO j.d.o.o. za usluge</item>
      <item>Raiffeisenbank Austria d.d., Magazinska cesta 69, 10000 Zagreb</item>
    </izvorni_sadrzaj>
    <derivirana_varijabla naziv="DomainObject.Predmet.OstaliListFormatedWithAdress_1">
      <item>Željko Vranešević, Ostrogovićeva Ulica 4, 10000 Zagreb punomoćnik sudionika u postupku ALVAĐ-UGOSTITELJSTVO j.d.o.o. za usluge</item>
      <item>Raiffeisenbank Austria d.d., Magazinska cesta 69, 10000 Zagreb</item>
    </derivirana_varijabla>
  </DomainObject.Predmet.OstaliListFormatedWithAdress>
  <DomainObject.Predmet.OstaliListFormatedWithAdressOIB>
    <izvorni_sadrzaj>
      <item>Željko Vranešević, OIB 40190122334, Ostrogovićeva Ulica 4, 10000 Zagreb punomoćnik sudionika u postupku ALVAĐ-UGOSTITELJSTVO j.d.o.o. za usluge</item>
      <item>Raiffeisenbank Austria d.d., OIB 53056966535, Magazinska cesta 69, 10000 Zagreb</item>
    </izvorni_sadrzaj>
    <derivirana_varijabla naziv="DomainObject.Predmet.OstaliListFormatedWithAdressOIB_1">
      <item>Željko Vranešević, OIB 40190122334, Ostrogovićeva Ulica 4, 10000 Zagreb punomoćnik sudionika u postupku ALVAĐ-UGOSTITELJSTVO j.d.o.o.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Željko Vranešević</item>
      <item>Raiffeisenbank Austria d.d.</item>
    </izvorni_sadrzaj>
    <derivirana_varijabla naziv="DomainObject.Predmet.OstaliListNazivFormated_1">
      <item>Željko Vranešević</item>
      <item>Raiffeisenbank Austria d.d.</item>
    </derivirana_varijabla>
  </DomainObject.Predmet.OstaliListNazivFormated>
  <DomainObject.Predmet.OstaliListNazivFormatedOIB>
    <izvorni_sadrzaj>
      <item>Željko Vranešević, OIB 40190122334</item>
      <item>Raiffeisenbank Austria d.d., OIB 53056966535</item>
    </izvorni_sadrzaj>
    <derivirana_varijabla naziv="DomainObject.Predmet.OstaliListNazivFormatedOIB_1">
      <item>Željko Vranešević, OIB 40190122334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ALVAĐ-UGOSTITELJSTVO j.d.o.o. za usluge</izvorni_sadrzaj>
    <derivirana_varijabla naziv="DomainObject.Predmet.ProtustrankaIDrugi_1">ALVAĐ-UGOSTITELJSTVO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ALVAĐ-UGOSTITELJSTVO j.d.o.o. za usluge, OIB 58032368717, Brune Bušića 7, 10000 Zagreb</izvorni_sadrzaj>
    <derivirana_varijabla naziv="DomainObject.Predmet.ProtustrankaIDrugiAdressOIB_1">ALVAĐ-UGOSTITELJSTVO j.d.o.o. za usluge, OIB 58032368717, Brune Bušića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ALVAĐ-UGOSTITELJSTVO j.d.o.o. za usluge</item>
      <item>Željko Vranešević</item>
      <item>Raiffeisenbank Austria d.d.</item>
    </izvorni_sadrzaj>
    <derivirana_varijabla naziv="DomainObject.Predmet.SudioniciListNaziv_1">
      <item>FINA Regionalni centar Zagreb</item>
      <item>ALVAĐ-UGOSTITELJSTVO j.d.o.o. za usluge</item>
      <item>Željko Vranešević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ALVAĐ-UGOSTITELJSTVO j.d.o.o. za usluge, OIB 58032368717, Brune Bušića 7,10000 Zagreb</item>
      <item>Željko Vranešević, OIB 40190122334, Ostrogovićeva Ulica 4,10000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ALVAĐ-UGOSTITELJSTVO j.d.o.o. za usluge, OIB 58032368717, Brune Bušića 7,10000 Zagreb</item>
      <item>Željko Vranešević, OIB 40190122334, Ostrogovićeva Ulica 4,10000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58032368717</item>
      <item>, OIB 40190122334</item>
      <item>, OIB 53056966535</item>
    </izvorni_sadrzaj>
    <derivirana_varijabla naziv="DomainObject.Predmet.SudioniciListNazivOIB_1">
      <item>, OIB 85821130368</item>
      <item>, OIB 58032368717</item>
      <item>, OIB 40190122334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2017.</izvorni_sadrzaj>
    <derivirana_varijabla naziv="DomainObject.Predmet.DatumZadnjeOdrzaneSudskeRadnje_1">28. studenog 2017.</derivirana_varijabla>
  </DomainObject.Predmet.DatumZadnjeOdrzaneSudskeRadnje>
  <DomainObject.PredzadnjaOdlukaIzPredmeta.DatumDonosenjaOdluke>
    <izvorni_sadrzaj>10. srpnja 2017.</izvorni_sadrzaj>
    <derivirana_varijabla naziv="DomainObject.PredzadnjaOdlukaIzPredmeta.DatumDonosenjaOdluke_1">10. srpnja 2017.</derivirana_varijabla>
  </DomainObject.PredzadnjaOdlukaIzPredmeta.DatumDonosenjaOdluke>
  <DomainObject.PredzadnjaOdlukaIzPredmeta.Oznaka>
    <izvorni_sadrzaj>St-4927/2016-4</izvorni_sadrzaj>
    <derivirana_varijabla naziv="DomainObject.PredzadnjaOdlukaIzPredmeta.Oznaka_1">St-4927/2016-4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11894-C092-471C-998A-AF6F22E172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1002</properties:Characters>
  <properties:Lines>40</properties:Lines>
  <properties:Paragraphs>20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2019-02-04T10:27:00Z</cp:lastPrinted>
  <dcterms:modified xmlns:xsi="http://www.w3.org/2001/XMLSchema-instance" xsi:type="dcterms:W3CDTF">2019-02-04T10:27:00Z</dcterms:modified>
  <cp:revision>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