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fe6a1" w14:paraId="bdfe6a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509A2">
        <w:rPr>
          <w:b/>
        </w:rPr>
        <w:t>922</w:t>
      </w:r>
      <w:r w:rsidR="006C6DD3" w:rsidRPr="007303A9">
        <w:rPr>
          <w:b/>
        </w:rPr>
        <w:t>/</w:t>
      </w:r>
      <w:r w:rsidR="008118F3" w:rsidRPr="007303A9">
        <w:rPr>
          <w:b/>
        </w:rPr>
        <w:t>201</w:t>
      </w:r>
      <w:r w:rsidR="0001216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8509A2">
        <w:t xml:space="preserve">PRIMAVERA-SPLIT </w:t>
      </w:r>
      <w:r w:rsidR="00C866F0" w:rsidRPr="00C866F0">
        <w:t>d.o.o.</w:t>
      </w:r>
      <w:r w:rsidR="008509A2">
        <w:t>,</w:t>
      </w:r>
      <w:r w:rsidR="00C866F0" w:rsidRPr="00C866F0">
        <w:t xml:space="preserve"> </w:t>
      </w:r>
      <w:r w:rsidR="008509A2">
        <w:t>Miroslava Krleže 14,</w:t>
      </w:r>
      <w:r w:rsidR="00C866F0" w:rsidRPr="00C866F0">
        <w:t xml:space="preserve"> 21000 Split, OIB: </w:t>
      </w:r>
      <w:r w:rsidR="008509A2">
        <w:t>09210522165</w:t>
      </w:r>
      <w:r w:rsidR="00EF1407" w:rsidRPr="007303A9">
        <w:t>,</w:t>
      </w:r>
      <w:r w:rsidR="002D6DB9">
        <w:t xml:space="preserve"> dana </w:t>
      </w:r>
      <w:r w:rsidR="0001216D">
        <w:t>23</w:t>
      </w:r>
      <w:r w:rsidR="006D4C0E" w:rsidRPr="006D4C0E">
        <w:t>.</w:t>
      </w:r>
      <w:r w:rsidR="00902E57" w:rsidRPr="006D4C0E">
        <w:t xml:space="preserve"> </w:t>
      </w:r>
      <w:r w:rsidR="0001216D">
        <w:t>srpnja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8509A2" w:rsidRPr="008509A2">
        <w:t>PRIMAVERA-SPLIT d.o.o., Miroslava Krleže 14, 21000 Split, OIB: 09210522165</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1216D" w:rsidP="00B70172" w:rsidR="00B70172" w:rsidRPr="007303A9">
      <w:pPr>
        <w:jc w:val="center"/>
        <w:rPr>
          <w:b/>
          <w:u w:val="single"/>
        </w:rPr>
      </w:pPr>
      <w:r>
        <w:rPr>
          <w:b/>
          <w:u w:val="single"/>
        </w:rPr>
        <w:t>17</w:t>
      </w:r>
      <w:r w:rsidR="006D4C0E">
        <w:rPr>
          <w:b/>
          <w:u w:val="single"/>
        </w:rPr>
        <w:t xml:space="preserve">. </w:t>
      </w:r>
      <w:r>
        <w:rPr>
          <w:b/>
          <w:u w:val="single"/>
        </w:rPr>
        <w:t>kolovoza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C866F0">
        <w:rPr>
          <w:b/>
          <w:u w:val="single"/>
        </w:rPr>
        <w:t>09</w:t>
      </w:r>
      <w:r w:rsidR="004A11A6" w:rsidRPr="007303A9">
        <w:rPr>
          <w:b/>
          <w:u w:val="single"/>
        </w:rPr>
        <w:t>,</w:t>
      </w:r>
      <w:r w:rsidR="008509A2">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8509A2">
        <w:t>BOŽIDAR PALAVERSA</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8509A2" w:rsidRPr="008509A2">
        <w:t>PRIMAVERA-SPLIT d.o.o., Miroslava Krleže 14, 21000 Split, OIB: 09210522165</w:t>
      </w:r>
      <w:r w:rsidRPr="007303A9">
        <w:t xml:space="preserve">. </w:t>
      </w:r>
      <w:r w:rsidR="00AC3607" w:rsidRPr="00AC3607">
        <w:t xml:space="preserve">U prijedlogu se u bitnome navodi da temeljem čl. </w:t>
      </w:r>
      <w:r w:rsidR="0001216D">
        <w:t>110</w:t>
      </w:r>
      <w:r w:rsidR="001A7F0D">
        <w:t xml:space="preserve">. st. </w:t>
      </w:r>
      <w:r w:rsidR="0001216D">
        <w:t>1</w:t>
      </w:r>
      <w:r w:rsidR="00AC3607" w:rsidRPr="00AC3607">
        <w:t xml:space="preserve">. SZ-a podnosi prijedlog, te da na dan </w:t>
      </w:r>
      <w:r w:rsidR="008509A2">
        <w:t>11</w:t>
      </w:r>
      <w:r w:rsidR="001A7F0D">
        <w:t>.</w:t>
      </w:r>
      <w:r w:rsidR="00C866F0">
        <w:t>09</w:t>
      </w:r>
      <w:r w:rsidR="001A7F0D">
        <w:t>.201</w:t>
      </w:r>
      <w:r w:rsidR="0001216D">
        <w:t>7</w:t>
      </w:r>
      <w:r w:rsidR="00AC3607" w:rsidRPr="00AC3607">
        <w:t xml:space="preserve">.g. dužnik ima u očevidniku redoslijeda osnova za plaćanje evidentirane osnove za plaćanje u neprekinutom razdoblju od </w:t>
      </w:r>
      <w:r w:rsidR="0001216D">
        <w:t>120</w:t>
      </w:r>
      <w:r w:rsidR="0088283E">
        <w:t xml:space="preserve"> dana u ukupnom iznosu od </w:t>
      </w:r>
      <w:r w:rsidR="008509A2">
        <w:t>44</w:t>
      </w:r>
      <w:r w:rsidR="00A77B01">
        <w:t>.</w:t>
      </w:r>
      <w:r w:rsidR="008509A2">
        <w:t>610</w:t>
      </w:r>
      <w:r w:rsidR="00A77B01">
        <w:t>,</w:t>
      </w:r>
      <w:r w:rsidR="008509A2">
        <w:t>68</w:t>
      </w:r>
      <w:r w:rsidR="00F840C5">
        <w:t xml:space="preserve"> </w:t>
      </w:r>
      <w:r w:rsidR="00AC3607" w:rsidRPr="00AC3607">
        <w:t xml:space="preserve">kuna u koji iznos je uračunata kamata i naknada predlagatelja za provedbu ovrhe na novčanim sredstvima. Navodi se da dužnik ima </w:t>
      </w:r>
      <w:r w:rsidR="008509A2">
        <w:t>2</w:t>
      </w:r>
      <w:r w:rsidR="00387562">
        <w:t xml:space="preserve"> </w:t>
      </w:r>
      <w:r w:rsidR="008509A2">
        <w:t>zaposlena</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8509A2">
        <w:t>Banke splitsko dalmatinske</w:t>
      </w:r>
      <w:r w:rsidR="003E42EE">
        <w:t xml:space="preserve"> </w:t>
      </w:r>
      <w:r w:rsidR="008509A2">
        <w:t xml:space="preserve">i Privredne </w:t>
      </w:r>
      <w:r w:rsidR="003E42EE">
        <w:t>banke</w:t>
      </w:r>
      <w:r w:rsidR="007C311F">
        <w:t xml:space="preserve"> </w:t>
      </w:r>
      <w:r w:rsidR="00DD64DF">
        <w:t>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01216D">
        <w:rPr>
          <w:b/>
        </w:rPr>
        <w:t>23</w:t>
      </w:r>
      <w:r w:rsidR="00771DFB">
        <w:rPr>
          <w:b/>
        </w:rPr>
        <w:t xml:space="preserve">. </w:t>
      </w:r>
      <w:r w:rsidR="0001216D">
        <w:rPr>
          <w:b/>
        </w:rPr>
        <w:t>srpnja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780679">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8509A2" w:rsidRPr="008509A2">
        <w:t>Banke splitsko dalmatinske i Privredne banke d.d</w:t>
      </w:r>
      <w:r w:rsidR="007C311F">
        <w:t>.</w:t>
      </w:r>
      <w:r>
        <w:t xml:space="preserve">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8067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509A2">
      <w:rPr>
        <w:rFonts w:hAnsi="Book Antiqua" w:ascii="Book Antiqua"/>
        <w:b/>
        <w:sz w:val="20"/>
        <w:szCs w:val="20"/>
      </w:rPr>
      <w:t>922</w:t>
    </w:r>
    <w:r w:rsidR="000437A1">
      <w:rPr>
        <w:rFonts w:hAnsi="Book Antiqua" w:ascii="Book Antiqua"/>
        <w:b/>
        <w:sz w:val="20"/>
        <w:szCs w:val="20"/>
      </w:rPr>
      <w:t>/201</w:t>
    </w:r>
    <w:r w:rsidR="0001216D">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3353"/>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42EE"/>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518D"/>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80679"/>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09A2"/>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31C"/>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751F"/>
    <w:rsid w:val="00C65ECB"/>
    <w:rsid w:val="00C660E6"/>
    <w:rsid w:val="00C67015"/>
    <w:rsid w:val="00C67E23"/>
    <w:rsid w:val="00C732BE"/>
    <w:rsid w:val="00C775C5"/>
    <w:rsid w:val="00C866F0"/>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0CA"/>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80679"/>
    <w:rPr>
      <w:color w:val="808080"/>
      <w:bdr w:space="0" w:sz="0" w:color="auto" w:val="none"/>
      <w:shd w:fill="auto" w:color="auto" w:val="clear"/>
    </w:rPr>
  </w:style>
  <w:style w:customStyle="true" w:styleId="eSPISCCParagraphDefaultFont" w:type="character">
    <w:name w:val="eSPIS_CC_Paragraph Default Font"/>
    <w:basedOn w:val="Zadanifontodlomka"/>
    <w:rsid w:val="007806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0679"/>
    <w:rPr>
      <w:b/>
      <w:bdr w:space="0" w:sz="0" w:color="auto" w:val="none"/>
      <w:shd w:fill="FFFFCC" w:color="auto" w:val="clear"/>
      <w:lang w:val="hr-HR"/>
    </w:rPr>
  </w:style>
  <w:style w:customStyle="true" w:styleId="PozadinaSvijetloCrvena" w:type="character">
    <w:name w:val="Pozadina_SvijetloCrvena"/>
    <w:basedOn w:val="eSPISCCParagraphDefaultFont"/>
    <w:rsid w:val="007806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067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80679"/>
    <w:rPr>
      <w:color w:val="808080"/>
      <w:bdr w:color="auto" w:space="0" w:sz="0" w:val="none"/>
      <w:shd w:color="auto" w:fill="auto" w:val="clear"/>
    </w:rPr>
  </w:style>
  <w:style w:customStyle="1" w:styleId="eSPISCCParagraphDefaultFont" w:type="character">
    <w:name w:val="eSPIS_CC_Paragraph Default Font"/>
    <w:basedOn w:val="Zadanifontodlomka"/>
    <w:rsid w:val="007806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0679"/>
    <w:rPr>
      <w:b/>
      <w:bdr w:color="auto" w:space="0" w:sz="0" w:val="none"/>
      <w:shd w:color="auto" w:fill="FFFFCC" w:val="clear"/>
      <w:lang w:val="hr-HR"/>
    </w:rPr>
  </w:style>
  <w:style w:customStyle="1" w:styleId="PozadinaSvijetloCrvena" w:type="character">
    <w:name w:val="Pozadina_SvijetloCrvena"/>
    <w:basedOn w:val="eSPISCCParagraphDefaultFont"/>
    <w:rsid w:val="007806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067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St-922/2017</izvorni_sadrzaj>
    <derivirana_varijabla naziv="DomainObject.Predmet.OznakaBroj_1">St-922/2017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PRIMAVERA-SPLIT  d.o.o. za trgovinu</izvorni_sadrzaj>
    <derivirana_varijabla naziv="DomainObject.Predmet.ProtustrankaFormated_1">  PRIMAVERA-SPLIT  d.o.o. za trgovinu</derivirana_varijabla>
  </DomainObject.Predmet.ProtustrankaFormated>
  <DomainObject.Predmet.ProtustrankaFormatedOIB>
    <izvorni_sadrzaj>  PRIMAVERA-SPLIT  d.o.o. za trgovinu, OIB 09210522165</izvorni_sadrzaj>
    <derivirana_varijabla naziv="DomainObject.Predmet.ProtustrankaFormatedOIB_1">  PRIMAVERA-SPLIT  d.o.o. za trgovinu, OIB 09210522165</derivirana_varijabla>
  </DomainObject.Predmet.ProtustrankaFormatedOIB>
  <DomainObject.Predmet.ProtustrankaFormatedWithAdress>
    <izvorni_sadrzaj> PRIMAVERA-SPLIT  d.o.o. za trgovinu, Miroslava Krleže 14, 21000 Split</izvorni_sadrzaj>
    <derivirana_varijabla naziv="DomainObject.Predmet.ProtustrankaFormatedWithAdress_1"> PRIMAVERA-SPLIT  d.o.o. za trgovinu, Miroslava Krleže 14, 21000 Split</derivirana_varijabla>
  </DomainObject.Predmet.ProtustrankaFormatedWithAdress>
  <DomainObject.Predmet.ProtustrankaFormatedWithAdressOIB>
    <izvorni_sadrzaj> PRIMAVERA-SPLIT  d.o.o. za trgovinu, OIB 09210522165, Miroslava Krleže 14, 21000 Split</izvorni_sadrzaj>
    <derivirana_varijabla naziv="DomainObject.Predmet.ProtustrankaFormatedWithAdressOIB_1"> PRIMAVERA-SPLIT  d.o.o. za trgovinu, OIB 09210522165, Miroslava Krleže 14, 21000 Split</derivirana_varijabla>
  </DomainObject.Predmet.ProtustrankaFormatedWithAdressOIB>
  <DomainObject.Predmet.ProtustrankaWithAdress>
    <izvorni_sadrzaj>PRIMAVERA-SPLIT  d.o.o. za trgovinu Miroslava Krleže 14, 21000 Split</izvorni_sadrzaj>
    <derivirana_varijabla naziv="DomainObject.Predmet.ProtustrankaWithAdress_1">PRIMAVERA-SPLIT  d.o.o. za trgovinu Miroslava Krleže 14, 21000 Split</derivirana_varijabla>
  </DomainObject.Predmet.ProtustrankaWithAdress>
  <DomainObject.Predmet.ProtustrankaWithAdressOIB>
    <izvorni_sadrzaj>PRIMAVERA-SPLIT  d.o.o. za trgovinu, OIB 09210522165, Miroslava Krleže 14, 21000 Split</izvorni_sadrzaj>
    <derivirana_varijabla naziv="DomainObject.Predmet.ProtustrankaWithAdressOIB_1">PRIMAVERA-SPLIT  d.o.o. za trgovinu, OIB 09210522165, Miroslava Krleže 14, 21000 Split</derivirana_varijabla>
  </DomainObject.Predmet.ProtustrankaWithAdressOIB>
  <DomainObject.Predmet.ProtustrankaNazivFormated>
    <izvorni_sadrzaj>PRIMAVERA-SPLIT  d.o.o. za trgovinu</izvorni_sadrzaj>
    <derivirana_varijabla naziv="DomainObject.Predmet.ProtustrankaNazivFormated_1">PRIMAVERA-SPLIT  d.o.o. za trgovinu</derivirana_varijabla>
  </DomainObject.Predmet.ProtustrankaNazivFormated>
  <DomainObject.Predmet.ProtustrankaNazivFormatedOIB>
    <izvorni_sadrzaj>PRIMAVERA-SPLIT  d.o.o. za trgovinu, OIB 09210522165</izvorni_sadrzaj>
    <derivirana_varijabla naziv="DomainObject.Predmet.ProtustrankaNazivFormatedOIB_1">PRIMAVERA-SPLIT  d.o.o. za trgovinu, OIB 09210522165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44610.68</izvorni_sadrzaj>
    <derivirana_varijabla naziv="DomainObject.Predmet.TrenutnaVrijednost_1">44610.68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PRIMAVERA-SPLIT  d.o.o. za trgovinu</item>
    </izvorni_sadrzaj>
    <derivirana_varijabla naziv="DomainObject.Predmet.ProtuStrankaListFormated_1">
      <item>PRIMAVERA-SPLIT  d.o.o. za trgovinu</item>
    </derivirana_varijabla>
  </DomainObject.Predmet.ProtuStrankaListFormated>
  <DomainObject.Predmet.ProtuStrankaListFormatedOIB>
    <izvorni_sadrzaj>
      <item>PRIMAVERA-SPLIT  d.o.o. za trgovinu, OIB 09210522165</item>
    </izvorni_sadrzaj>
    <derivirana_varijabla naziv="DomainObject.Predmet.ProtuStrankaListFormatedOIB_1">
      <item>PRIMAVERA-SPLIT  d.o.o. za trgovinu, OIB 09210522165</item>
    </derivirana_varijabla>
  </DomainObject.Predmet.ProtuStrankaListFormatedOIB>
  <DomainObject.Predmet.ProtuStrankaListFormatedWithAdress>
    <izvorni_sadrzaj>
      <item>PRIMAVERA-SPLIT  d.o.o. za trgovinu, Miroslava Krleže 14, 21000 Split</item>
    </izvorni_sadrzaj>
    <derivirana_varijabla naziv="DomainObject.Predmet.ProtuStrankaListFormatedWithAdress_1">
      <item>PRIMAVERA-SPLIT  d.o.o. za trgovinu, Miroslava Krleže 14, 21000 Split</item>
    </derivirana_varijabla>
  </DomainObject.Predmet.ProtuStrankaListFormatedWithAdress>
  <DomainObject.Predmet.ProtuStrankaListFormatedWithAdressOIB>
    <izvorni_sadrzaj>
      <item>PRIMAVERA-SPLIT  d.o.o. za trgovinu, OIB 09210522165, Miroslava Krleže 14, 21000 Split</item>
    </izvorni_sadrzaj>
    <derivirana_varijabla naziv="DomainObject.Predmet.ProtuStrankaListFormatedWithAdressOIB_1">
      <item>PRIMAVERA-SPLIT  d.o.o. za trgovinu, OIB 09210522165, Miroslava Krleže 14, 21000 Split</item>
    </derivirana_varijabla>
  </DomainObject.Predmet.ProtuStrankaListFormatedWithAdressOIB>
  <DomainObject.Predmet.ProtuStrankaListNazivFormated>
    <izvorni_sadrzaj>
      <item>PRIMAVERA-SPLIT  d.o.o. za trgovinu</item>
    </izvorni_sadrzaj>
    <derivirana_varijabla naziv="DomainObject.Predmet.ProtuStrankaListNazivFormated_1">
      <item>PRIMAVERA-SPLIT  d.o.o. za trgovinu</item>
    </derivirana_varijabla>
  </DomainObject.Predmet.ProtuStrankaListNazivFormated>
  <DomainObject.Predmet.ProtuStrankaListNazivFormatedOIB>
    <izvorni_sadrzaj>
      <item>PRIMAVERA-SPLIT  d.o.o. za trgovinu, OIB 09210522165</item>
    </izvorni_sadrzaj>
    <derivirana_varijabla naziv="DomainObject.Predmet.ProtuStrankaListNazivFormatedOIB_1">
      <item>PRIMAVERA-SPLIT  d.o.o. za trgovinu, OIB 09210522165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PRIMAVERA-SPLIT  d.o.o. za trgovinu</izvorni_sadrzaj>
    <derivirana_varijabla naziv="DomainObject.Predmet.ProtustrankaIDrugi_1">PRIMAVERA-SPLIT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PRIMAVERA-SPLIT  d.o.o. za trgovinu, OIB 09210522165, Miroslava Krleže 14, 21000 Split</izvorni_sadrzaj>
    <derivirana_varijabla naziv="DomainObject.Predmet.ProtustrankaIDrugiAdressOIB_1">PRIMAVERA-SPLIT  d.o.o. za trgovinu, OIB 09210522165, Miroslava Krleže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PRIMAVERA-SPLIT  d.o.o. za trgovinu</item>
      <item>FINANCIJSKA AGENCIJA, RC SPLIT</item>
    </izvorni_sadrzaj>
    <derivirana_varijabla naziv="DomainObject.Predmet.SudioniciListNaziv_1">
      <item>PRIMAVERA-SPLIT  d.o.o. za trgovinu</item>
      <item>FINANCIJSKA AGENCIJA, RC SPLIT</item>
    </derivirana_varijabla>
  </DomainObject.Predmet.SudioniciListNaziv>
  <DomainObject.Predmet.SudioniciListAdressOIB>
    <izvorni_sadrzaj>
      <item>PRIMAVERA-SPLIT  d.o.o. za trgovinu, OIB 09210522165, Miroslava Krleže 14,21000 Split</item>
      <item>FINANCIJSKA AGENCIJA, RC SPLIT, OIB 85821130368, Mažuranićevo šetalište 24 b,21000 Split</item>
    </izvorni_sadrzaj>
    <derivirana_varijabla naziv="DomainObject.Predmet.SudioniciListAdressOIB_1">
      <item>PRIMAVERA-SPLIT  d.o.o. za trgovinu, OIB 09210522165, Miroslava Krleže 14,21000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09210522165</item>
      <item>, OIB 85821130368</item>
    </izvorni_sadrzaj>
    <derivirana_varijabla naziv="DomainObject.Predmet.SudioniciListNazivOIB_1">
      <item>, OIB 09210522165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1066</properties:Words>
  <properties:Characters>5964</properties:Characters>
  <properties:Lines>140</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2018-07-23T11:15:00Z</dcterms:created>
  <dc:creator>Katarina Franković</dc:creator>
  <cp:lastModifiedBy>Andrijana Leto</cp:lastModifiedBy>
  <cp:lastPrinted>2018-07-23T12:16:00Z</cp:lastPrinted>
  <dcterms:modified xmlns:xsi="http://www.w3.org/2001/XMLSchema-instance" xsi:type="dcterms:W3CDTF">2018-07-23T12:16:00Z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(922-17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