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80dd" w14:paraId="5e880dd" w:rsidRDefault="009E26D4" w:rsidP="009E26D4" w:rsidR="009E26D4">
      <w:pPr>
        <w:pStyle w:val="NormaleSPIS"/>
        <w15:collapsed w:val="false"/>
      </w:pPr>
      <w:bookmarkStart w:name="_GoBack" w:id="0"/>
      <w:bookmarkEnd w:id="0"/>
    </w:p>
    <w:p w:rsidRDefault="009E26D4" w:rsidP="009E26D4" w:rsidR="009E26D4">
      <w:pPr>
        <w:pStyle w:val="NormaleSPIS"/>
        <w:spacing w:after="0"/>
        <w:ind w:firstLine="0"/>
      </w:pPr>
      <w:r>
        <w:t>REPUBLIKA HRVATSKA</w:t>
      </w:r>
    </w:p>
    <w:p w:rsidRDefault="009E26D4" w:rsidP="009E26D4" w:rsidR="009E26D4">
      <w:pPr>
        <w:pStyle w:val="NormaleSPIS"/>
        <w:spacing w:after="0"/>
        <w:ind w:firstLine="0"/>
      </w:pPr>
      <w:r>
        <w:t>Trgovački sud u Varaždinu</w:t>
      </w:r>
    </w:p>
    <w:p w:rsidRDefault="009E26D4" w:rsidP="009E26D4" w:rsidR="009E26D4">
      <w:pPr>
        <w:pStyle w:val="NormaleSPIS"/>
        <w:spacing w:after="0"/>
        <w:ind w:firstLine="0"/>
      </w:pPr>
      <w:r>
        <w:t>Varaždin, Braće Radić br. 2.</w:t>
      </w:r>
    </w:p>
    <w:p w:rsidRDefault="009E26D4" w:rsidP="009E26D4" w:rsidR="009E26D4">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9E26D4" w:rsidP="009E26D4" w:rsidR="009E26D4">
      <w:pPr>
        <w:pStyle w:val="SudNaziv"/>
        <w:jc w:val="center"/>
        <w:rPr>
          <w:b w:val="false"/>
        </w:rPr>
      </w:pPr>
      <w:r>
        <w:rPr>
          <w:b w:val="false"/>
        </w:rPr>
        <w:t>R E P U B L I K A      H R V A T S K A</w:t>
      </w:r>
    </w:p>
    <w:p w:rsidRDefault="009E26D4" w:rsidP="009E26D4" w:rsidR="009E26D4">
      <w:pPr>
        <w:pStyle w:val="SudNaziv"/>
        <w:jc w:val="center"/>
      </w:pPr>
    </w:p>
    <w:p w:rsidRDefault="009E26D4" w:rsidP="009E26D4" w:rsidR="009E26D4">
      <w:pPr>
        <w:spacing w:after="0"/>
        <w:jc w:val="center"/>
      </w:pPr>
      <w:r>
        <w:t>R    J    E    Š    E    NJ    E</w:t>
      </w:r>
    </w:p>
    <w:p w:rsidRDefault="009E26D4" w:rsidP="009E26D4" w:rsidR="009E26D4">
      <w:pPr>
        <w:spacing w:after="0"/>
        <w:jc w:val="both"/>
        <w:rPr>
          <w:b/>
        </w:rPr>
      </w:pPr>
    </w:p>
    <w:p w:rsidRDefault="009E26D4" w:rsidP="009E26D4" w:rsidR="009E26D4">
      <w:pPr>
        <w:spacing w:after="0"/>
        <w:jc w:val="both"/>
        <w:rPr>
          <w:b/>
        </w:rPr>
      </w:pPr>
    </w:p>
    <w:p w:rsidRDefault="009E26D4" w:rsidP="009E26D4" w:rsidR="009E26D4">
      <w:pPr>
        <w:spacing w:after="0"/>
        <w:jc w:val="both"/>
      </w:pPr>
      <w:r>
        <w:rPr>
          <w:b/>
        </w:rPr>
        <w:tab/>
      </w:r>
      <w:r>
        <w:t>TRGOVAČKI SUD U VARAŽDINU,</w:t>
      </w:r>
      <w:r>
        <w:rPr>
          <w:b/>
        </w:rPr>
        <w:t xml:space="preserve"> </w:t>
      </w:r>
      <w:r>
        <w:t xml:space="preserve">po sucu Hugu </w:t>
      </w:r>
      <w:proofErr w:type="spellStart"/>
      <w:r>
        <w:t>Wedemeyeru</w:t>
      </w:r>
      <w:proofErr w:type="spellEnd"/>
      <w:r>
        <w:t>, u stečajnom postupku povodom prijedloga predlagatelja Financijska agencija, Regionalni centar Zagreb, Podružnica Varaždin, iz Varaždina, A. Cesarca br. 2, za otvaranje stečajnoga postupka nad dužnikom NEXUS d.o.o., OIB: 32751042619 iz Varaždina, Braće Radić 28, izvan ročišta 01. kolovoza 2018.,</w:t>
      </w:r>
    </w:p>
    <w:p w:rsidRDefault="009E26D4" w:rsidP="009E26D4" w:rsidR="009E26D4">
      <w:pPr>
        <w:spacing w:after="0"/>
        <w:jc w:val="both"/>
      </w:pPr>
    </w:p>
    <w:p w:rsidRDefault="009E26D4" w:rsidP="009E26D4" w:rsidR="009E26D4">
      <w:pPr>
        <w:spacing w:after="0"/>
        <w:jc w:val="both"/>
      </w:pPr>
    </w:p>
    <w:p w:rsidRDefault="009E26D4" w:rsidP="009E26D4" w:rsidR="009E26D4">
      <w:pPr>
        <w:spacing w:after="0"/>
        <w:jc w:val="center"/>
        <w:rPr>
          <w:b/>
        </w:rPr>
      </w:pPr>
      <w:r>
        <w:t xml:space="preserve">  r   i   j   e   š   i   o</w:t>
      </w:r>
      <w:r>
        <w:rPr>
          <w:b/>
        </w:rPr>
        <w:t xml:space="preserve">           </w:t>
      </w:r>
      <w:r>
        <w:t>j</w:t>
      </w:r>
      <w:r>
        <w:rPr>
          <w:b/>
        </w:rPr>
        <w:t xml:space="preserve">   </w:t>
      </w:r>
      <w:r>
        <w:t>e</w:t>
      </w:r>
    </w:p>
    <w:p w:rsidRDefault="009E26D4" w:rsidP="009E26D4" w:rsidR="009E26D4">
      <w:pPr>
        <w:spacing w:after="0"/>
        <w:jc w:val="both"/>
      </w:pPr>
    </w:p>
    <w:p w:rsidRDefault="009E26D4" w:rsidP="009E26D4" w:rsidR="009E26D4">
      <w:pPr>
        <w:spacing w:after="0"/>
        <w:jc w:val="both"/>
      </w:pPr>
      <w:r>
        <w:tab/>
        <w:t xml:space="preserve">I/ Ukida se točka IV/ izreke rješenja ovog suda poslovni broj 6 St-442/16-4 od 03. listopada 2016. </w:t>
      </w:r>
    </w:p>
    <w:p w:rsidRDefault="009E26D4" w:rsidP="009E26D4" w:rsidR="009E26D4">
      <w:pPr>
        <w:spacing w:after="0"/>
        <w:jc w:val="both"/>
      </w:pPr>
    </w:p>
    <w:p w:rsidRDefault="009E26D4" w:rsidP="009E26D4" w:rsidR="009E26D4">
      <w:pPr>
        <w:spacing w:after="0"/>
        <w:jc w:val="both"/>
      </w:pPr>
      <w:r>
        <w:tab/>
        <w:t>II/  O d b i j a    s e     prijedlog predlagatelja Financijska agencija, Regionalni centar Zagreb, Podružnica Varaždin, iz Varaždina, A. Cesarca br. 2, za otvaranje stečajnog postupka nad trgovačkim društvom NEXUS d.o.o., OIB: 32751042619 iz Varaždina, Braće Radić 28.</w:t>
      </w:r>
    </w:p>
    <w:p w:rsidRDefault="009E26D4" w:rsidP="009E26D4" w:rsidR="009E26D4">
      <w:pPr>
        <w:spacing w:after="0"/>
        <w:jc w:val="both"/>
      </w:pPr>
      <w:r>
        <w:tab/>
      </w:r>
    </w:p>
    <w:p w:rsidRDefault="009E26D4" w:rsidP="009E26D4" w:rsidR="009E26D4">
      <w:pPr>
        <w:spacing w:after="0"/>
        <w:jc w:val="both"/>
      </w:pPr>
    </w:p>
    <w:p w:rsidRDefault="009E26D4" w:rsidP="009E26D4" w:rsidR="009E26D4">
      <w:pPr>
        <w:spacing w:after="0"/>
        <w:jc w:val="center"/>
      </w:pPr>
      <w:r>
        <w:t xml:space="preserve">Obrazloženje  </w:t>
      </w:r>
    </w:p>
    <w:p w:rsidRDefault="009E26D4" w:rsidP="009E26D4" w:rsidR="009E26D4">
      <w:pPr>
        <w:spacing w:after="0"/>
        <w:jc w:val="both"/>
      </w:pPr>
    </w:p>
    <w:p w:rsidRDefault="009E26D4" w:rsidP="009E26D4" w:rsidR="009E26D4">
      <w:pPr>
        <w:spacing w:after="0"/>
        <w:jc w:val="both"/>
      </w:pPr>
      <w:r>
        <w:t xml:space="preserve">       </w:t>
      </w:r>
      <w:r>
        <w:tab/>
        <w:t>Predlagatelj je ovome sudu 17. ožujka 2016. podnio prijedlog za otvaranje stečajnog postupka nad trgovačkim društvom NEXUS d.o.o., OIB: 32751042619 iz Varaždina, Braće Radić 28, pa je stoga ovaj sud rješenjem poslovni broj 6 St-442/16-4 od 03. listopada 2016. pokrenuo prethodni postupak radi utvrđivanja uvjeta za otvaranje stečajnog postupka, te je ujedno odredio ročište radi izjašnjenja o prijedlogu za otvaranje stečajnog postupka za 08. prosinca 2016. Na navedenom je ročištu direktor društva dužnika naveo da žiro-račun društva dužnika više nije u blokadi, da je društvo podmirilo čitavo dugovanje, da uredno posluje, a u prilog čemu je dostavio obrazac "SOL-2" od 24. listopada 2016., a uvidom u koji je obrazac sud utvrdio da žiro-račun društva doista više nije u blokadi.</w:t>
      </w:r>
    </w:p>
    <w:p w:rsidRDefault="009E26D4" w:rsidP="009E26D4" w:rsidR="009E26D4">
      <w:pPr>
        <w:spacing w:after="0"/>
        <w:jc w:val="both"/>
      </w:pPr>
      <w:r>
        <w:tab/>
        <w:t xml:space="preserve">Direktor društva dužnika je stoga predložio da se odbije prijedlog predlagatelja za otvaranje stečajnog postupka nad trgovačkim društvom NEXUS d.o.o., OIB: 32751042619 iz Varaždina, Braće Radić 28. </w:t>
      </w:r>
    </w:p>
    <w:p w:rsidRDefault="009E26D4" w:rsidP="009E26D4" w:rsidR="009E26D4">
      <w:pPr>
        <w:spacing w:after="0"/>
        <w:jc w:val="both"/>
      </w:pPr>
      <w:r>
        <w:tab/>
        <w:t>Sud je 24. svibnja 2017. zaprimio podnesak Financijske agencije od 23. svibnja 2017., a uvidom u koji je podnesak utvrdio da više za navedeno društvo ne postoje nepodmirene obveze, te da je na računima i novčanim sredstvima trgovačkog društva NEXUS d.o.o., OIB: 32751042619 iz Varaždina, Braće Radić 28 evidentirano nula dana neprekidne blokade.</w:t>
      </w:r>
    </w:p>
    <w:p w:rsidRDefault="009E26D4" w:rsidP="009E26D4" w:rsidR="009E26D4">
      <w:pPr>
        <w:spacing w:after="0"/>
        <w:jc w:val="both"/>
      </w:pPr>
      <w:r>
        <w:tab/>
      </w:r>
    </w:p>
    <w:p w:rsidRDefault="009E26D4" w:rsidP="009E26D4" w:rsidR="009E26D4">
      <w:pPr>
        <w:spacing w:after="0"/>
        <w:jc w:val="both"/>
      </w:pPr>
      <w:r>
        <w:lastRenderedPageBreak/>
        <w:tab/>
        <w:t>Odredbom čl. 5. st. 1. i st. 2. Stečajnog zakona (Narodne novine br. 71/15. i 104/17, dalje : SZ-a) propisano je da se stečajni postupak može otvoriti ako sud utvrdi postojanje stečajnoga razloga, a da su stečajni razlozi nesposobnost za plaćanje i prezaduženost.</w:t>
      </w:r>
    </w:p>
    <w:p w:rsidRDefault="009E26D4" w:rsidP="009E26D4" w:rsidR="009E26D4">
      <w:pPr>
        <w:spacing w:after="0"/>
        <w:jc w:val="both"/>
      </w:pPr>
      <w:r>
        <w:tab/>
        <w:t>Odredbom čl. 128. st. 6. SZ-a, propisano je da će sud na ročištu, a najkasnije u roku od tri dana nakon njegova zaključenja, donijeti rješenje o otvaranju stečajnoga postupka ili o odbijanju prijedloga za otvaranje stečajnoga postupka.</w:t>
      </w:r>
    </w:p>
    <w:p w:rsidRDefault="009E26D4" w:rsidP="009E26D4" w:rsidR="009E26D4">
      <w:pPr>
        <w:spacing w:after="0"/>
        <w:jc w:val="both"/>
      </w:pPr>
      <w:r>
        <w:tab/>
        <w:t>Iz razloga što je sud, kako je iznijeto, uvidom u navedenu potvrdu Financijske agencije od 23. svibnja 2018. utvrdio da trgovačko društvo NEXUS d.o.o., OIB: 32751042619 iz Varaždina, Braće Radić 28 u očevidniku redoslijeda osnova za plaćanje koje vodi Financijska agencija nema evidentiranih neizvršenih osnova za plaćanje, to više ne postoji stečajni razlog nesposobnost za plaćanje, pa je stoga temeljem citirane odredbe čl. 128. st. 6. SZ-a, valjalo odlučiti kao pod točkom II/ izreke ovog rješenja.</w:t>
      </w:r>
    </w:p>
    <w:p w:rsidRDefault="009E26D4" w:rsidP="009E26D4" w:rsidR="009E26D4">
      <w:pPr>
        <w:spacing w:after="0"/>
        <w:jc w:val="both"/>
      </w:pPr>
      <w:r>
        <w:tab/>
        <w:t>Također, a iz razloga što je zbog nepostojanja stečajnog razloga kod trgovačkog društva NEXUS d.o.o., iz Varaždina otpala potreba za određivanjem mjere osiguranja iz odredbe čl. 118. st. 1. i st. 2. SZ-a, to je valjalo temeljem odredbe čl. 122. st. 1. SZ-a navedenu mjeru privremene odgode provedbe ovrhe, odnosno, osiguranja protiv dužnika, te mjeru zabrane isplate s računa dužnika i raspolaganja imovinom ukinuti, a to stoga kako bi Financijska agencija mogla provesti ovrhu, odnosno, prijenos novčanih sredstava sa računa društva dužnika na račune onih vjerovnika koji su u redoslijedu za naplatu prema Očevidniku koji vodi Financijska agencija.</w:t>
      </w:r>
    </w:p>
    <w:p w:rsidRDefault="009E26D4" w:rsidP="009E26D4" w:rsidR="009E26D4">
      <w:pPr>
        <w:spacing w:after="0"/>
        <w:jc w:val="both"/>
      </w:pPr>
      <w:r>
        <w:tab/>
        <w:t>Radi iznijetog temeljem odredbe čl. 122. st. 1. SZ-a odlučeno je kao pod točkom I/ izreke ovog rješenja.</w:t>
      </w:r>
    </w:p>
    <w:p w:rsidRDefault="009E26D4" w:rsidP="009E26D4" w:rsidR="009E26D4">
      <w:pPr>
        <w:spacing w:after="0"/>
        <w:jc w:val="both"/>
      </w:pPr>
    </w:p>
    <w:p w:rsidRDefault="009E26D4" w:rsidP="009E26D4" w:rsidR="009E26D4">
      <w:pPr>
        <w:spacing w:after="0"/>
        <w:jc w:val="center"/>
      </w:pPr>
      <w:r>
        <w:t>U Varaždinu, 01. kolovoza 2018.</w:t>
      </w:r>
    </w:p>
    <w:p w:rsidRDefault="009E26D4" w:rsidP="009E26D4" w:rsidR="009E26D4">
      <w:pPr>
        <w:spacing w:after="0"/>
        <w:jc w:val="both"/>
      </w:pPr>
    </w:p>
    <w:p w:rsidRDefault="009E26D4" w:rsidP="009E26D4" w:rsidR="009E26D4">
      <w:pPr>
        <w:spacing w:after="0"/>
        <w:jc w:val="both"/>
      </w:pPr>
    </w:p>
    <w:p w:rsidRDefault="009E26D4" w:rsidP="009E26D4" w:rsidR="009E26D4">
      <w:pPr>
        <w:spacing w:after="0"/>
        <w:jc w:val="both"/>
      </w:pPr>
      <w:r>
        <w:tab/>
      </w:r>
      <w:r>
        <w:tab/>
      </w:r>
      <w:r>
        <w:tab/>
      </w:r>
      <w:r>
        <w:tab/>
      </w:r>
      <w:r>
        <w:tab/>
      </w:r>
      <w:r>
        <w:tab/>
      </w:r>
      <w:r>
        <w:tab/>
        <w:t xml:space="preserve">                         SUDAC :</w:t>
      </w:r>
    </w:p>
    <w:p w:rsidRDefault="009E26D4" w:rsidP="009E26D4" w:rsidR="009E26D4">
      <w:pPr>
        <w:spacing w:after="0"/>
        <w:jc w:val="both"/>
      </w:pPr>
    </w:p>
    <w:p w:rsidRDefault="009E26D4" w:rsidP="009E26D4" w:rsidR="009E26D4">
      <w:pPr>
        <w:spacing w:after="0"/>
        <w:jc w:val="both"/>
      </w:pPr>
      <w:r>
        <w:tab/>
      </w:r>
      <w:r>
        <w:tab/>
      </w:r>
      <w:r>
        <w:tab/>
      </w:r>
      <w:r>
        <w:tab/>
      </w:r>
      <w:r>
        <w:tab/>
      </w:r>
      <w:r>
        <w:tab/>
      </w:r>
      <w:r>
        <w:tab/>
        <w:t xml:space="preserve">              </w:t>
      </w:r>
      <w:r>
        <w:t xml:space="preserve">  </w:t>
      </w:r>
      <w:r>
        <w:t xml:space="preserve"> Hugo Wedemeyer</w:t>
      </w:r>
      <w:r w:rsidR="00E4046F">
        <w:t>, v.r.</w:t>
      </w:r>
    </w:p>
    <w:p w:rsidRDefault="00E4046F" w:rsidP="009E26D4" w:rsidR="00E4046F">
      <w:pPr>
        <w:spacing w:after="0"/>
        <w:jc w:val="both"/>
      </w:pPr>
      <w:r>
        <w:tab/>
      </w:r>
      <w:r>
        <w:tab/>
      </w:r>
      <w:r>
        <w:tab/>
      </w:r>
      <w:r>
        <w:tab/>
      </w:r>
      <w:r>
        <w:tab/>
      </w:r>
      <w:r>
        <w:tab/>
        <w:t xml:space="preserve">   Za točnost </w:t>
      </w:r>
      <w:proofErr w:type="spellStart"/>
      <w:r>
        <w:t>otpravka</w:t>
      </w:r>
      <w:proofErr w:type="spellEnd"/>
      <w:r>
        <w:t xml:space="preserve"> – ovlašteni službenik</w:t>
      </w:r>
    </w:p>
    <w:p w:rsidRDefault="009E26D4" w:rsidP="009E26D4" w:rsidR="009E26D4">
      <w:pPr>
        <w:spacing w:after="0"/>
        <w:jc w:val="both"/>
      </w:pPr>
      <w:r>
        <w:tab/>
      </w:r>
      <w:r>
        <w:tab/>
      </w:r>
      <w:r>
        <w:tab/>
      </w:r>
      <w:r>
        <w:tab/>
      </w:r>
      <w:r>
        <w:tab/>
      </w:r>
      <w:r>
        <w:tab/>
      </w:r>
      <w:r>
        <w:tab/>
      </w:r>
      <w:r>
        <w:tab/>
        <w:t xml:space="preserve">         </w:t>
      </w:r>
    </w:p>
    <w:p w:rsidRDefault="009E26D4" w:rsidP="009E26D4" w:rsidR="009E26D4">
      <w:pPr>
        <w:spacing w:after="0"/>
        <w:jc w:val="both"/>
      </w:pPr>
      <w:r>
        <w:tab/>
      </w:r>
      <w:r>
        <w:tab/>
      </w:r>
      <w:r>
        <w:tab/>
      </w:r>
      <w:r>
        <w:tab/>
      </w:r>
      <w:r>
        <w:tab/>
      </w:r>
      <w:r>
        <w:tab/>
      </w:r>
    </w:p>
    <w:p w:rsidRDefault="009E26D4" w:rsidP="009E26D4" w:rsidR="009E26D4">
      <w:pPr>
        <w:spacing w:after="0"/>
        <w:jc w:val="both"/>
      </w:pPr>
      <w:r>
        <w:tab/>
      </w:r>
      <w:r>
        <w:tab/>
      </w:r>
      <w:r>
        <w:tab/>
      </w:r>
      <w:r>
        <w:tab/>
      </w:r>
      <w:r>
        <w:tab/>
      </w:r>
    </w:p>
    <w:p w:rsidRDefault="009E26D4" w:rsidP="009E26D4" w:rsidR="009E26D4">
      <w:pPr>
        <w:spacing w:after="0"/>
        <w:jc w:val="both"/>
        <w:rPr>
          <w:u w:val="single"/>
        </w:rPr>
      </w:pPr>
      <w:r>
        <w:rPr>
          <w:u w:val="single"/>
        </w:rPr>
        <w:t>UPUTA  O  PRAVNOM  LIJEKU :</w:t>
      </w:r>
    </w:p>
    <w:p w:rsidRDefault="009E26D4" w:rsidP="009E26D4" w:rsidR="009E26D4">
      <w:pPr>
        <w:spacing w:after="0"/>
        <w:jc w:val="both"/>
        <w:rPr>
          <w:u w:val="single"/>
        </w:rPr>
      </w:pPr>
    </w:p>
    <w:p w:rsidRDefault="009E26D4" w:rsidP="009E26D4" w:rsidR="009E26D4">
      <w:pPr>
        <w:spacing w:after="0"/>
        <w:ind w:firstLine="708"/>
        <w:jc w:val="both"/>
      </w:pPr>
      <w:r>
        <w:t>Protiv ovog rješenja dopuštena je žalba u roku od osam dana (8) od dostave ovog rješenja. Žalba se podnosi ovome sudu u tri (3) primjerka, a o žalbi odlučuje Visoki trgovački sud Republike Hrvatske u Zagrebu.</w:t>
      </w:r>
    </w:p>
    <w:p w:rsidRDefault="009E26D4" w:rsidP="009E26D4" w:rsidR="009E26D4">
      <w:pPr>
        <w:spacing w:after="0"/>
        <w:jc w:val="both"/>
      </w:pPr>
      <w:r>
        <w:tab/>
      </w:r>
      <w:r>
        <w:rPr>
          <w:b/>
        </w:rPr>
        <w:t xml:space="preserve">                                                                                    </w:t>
      </w:r>
    </w:p>
    <w:p w:rsidRDefault="009E26D4" w:rsidP="009E26D4" w:rsidR="009E26D4">
      <w:pPr>
        <w:spacing w:after="0"/>
        <w:jc w:val="both"/>
      </w:pPr>
      <w:r>
        <w:t>DNA :</w:t>
      </w:r>
    </w:p>
    <w:p w:rsidRDefault="009E26D4" w:rsidP="009E26D4" w:rsidR="009E26D4">
      <w:pPr>
        <w:spacing w:after="0"/>
        <w:jc w:val="both"/>
      </w:pPr>
    </w:p>
    <w:p w:rsidRDefault="009E26D4" w:rsidP="009E26D4" w:rsidR="009E26D4">
      <w:pPr>
        <w:spacing w:after="0"/>
        <w:jc w:val="both"/>
      </w:pPr>
      <w:r>
        <w:t xml:space="preserve">Predlagatelj Financijska agencija, Regionalni centar Zagreb, Podružnica Varaždin, iz Varaždina, A. Cesarca br. 2, </w:t>
      </w:r>
    </w:p>
    <w:p w:rsidRDefault="009E26D4" w:rsidP="009E26D4" w:rsidR="009E26D4">
      <w:pPr>
        <w:spacing w:after="0"/>
        <w:jc w:val="both"/>
      </w:pPr>
    </w:p>
    <w:p w:rsidRDefault="009E26D4" w:rsidP="009E26D4" w:rsidR="009E26D4">
      <w:pPr>
        <w:spacing w:after="0"/>
        <w:jc w:val="both"/>
      </w:pPr>
      <w:r>
        <w:t>Dužnik NEXUS d.o.o., iz Varaždina, Braće Radić 28</w:t>
      </w:r>
    </w:p>
    <w:p w:rsidRDefault="009E26D4" w:rsidP="009E26D4" w:rsidR="009E26D4">
      <w:pPr>
        <w:spacing w:after="0"/>
        <w:jc w:val="both"/>
      </w:pPr>
    </w:p>
    <w:p w:rsidRDefault="009E26D4" w:rsidP="00E4046F" w:rsidR="00AE649C" w:rsidRPr="009E26D4">
      <w:pPr>
        <w:spacing w:after="0"/>
        <w:jc w:val="both"/>
      </w:pPr>
      <w:r>
        <w:t>e-Oglasna ploča ovoga suda</w:t>
      </w:r>
    </w:p>
    <w:sectPr w:rsidSect="0032366B" w:rsidR="00AE649C" w:rsidRPr="009E26D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46F" w:rsidR="008333A9">
    <w:pPr>
      <w:pStyle w:val="Zaglavlje"/>
    </w:pPr>
    <w:r>
      <w:rPr>
        <w:rStyle w:val="PozadinaSvijetloCrvena"/>
        <w:shd w:fill="auto" w:color="auto" w:val="clear"/>
      </w:rPr>
      <w:t>Poslovni broj: 6 St-442/16-14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780"/>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6D4"/>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1BF2"/>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046F"/>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E26D4"/>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E26D4"/>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12024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St-442/2016-14</izvorni_sadrzaj>
    <derivirana_varijabla naziv="DomainObject.Oznaka_1">St-442/2016-14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St-442/2016</izvorni_sadrzaj>
    <derivirana_varijabla naziv="DomainObject.Predmet.OznakaBroj_1">St-442/2016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NEXUS društvo s ograničeom odgvornošću za procjene, sudska vještačenja u građevinarstvu i druga stručna mišljenja, konz</izvorni_sadrzaj>
    <derivirana_varijabla naziv="DomainObject.Predmet.ProtustrankaFormated_1">  NEXUS društvo s ograničeom odgvornošću za procjene, sudska vještačenja u građevinarstvu i druga stručna mišljenja, konz</derivirana_varijabla>
  </DomainObject.Predmet.ProtustrankaFormated>
  <DomainObject.Predmet.ProtustrankaFormatedOIB>
    <izvorni_sadrzaj>  NEXUS društvo s ograničeom odgvornošću za procjene, sudska vještačenja u građevinarstvu i druga stručna mišljenja, konz, OIB 32751042619</izvorni_sadrzaj>
    <derivirana_varijabla naziv="DomainObject.Predmet.ProtustrankaFormatedOIB_1">  NEXUS društvo s ograničeom odgvornošću za procjene, sudska vještačenja u građevinarstvu i druga stručna mišljenja, konz, OIB 32751042619</derivirana_varijabla>
  </DomainObject.Predmet.ProtustrankaFormatedOIB>
  <DomainObject.Predmet.ProtustrankaFormatedWithAdress>
    <izvorni_sadrzaj> NEXUS društvo s ograničeom odgvornošću za procjene, sudska vještačenja u građevinarstvu i druga stručna mišljenja, konz, Braće Radić 28, 42000 Varaždin</izvorni_sadrzaj>
    <derivirana_varijabla naziv="DomainObject.Predmet.ProtustrankaFormatedWithAdress_1"> NEXUS društvo s ograničeom odgvornošću za procjene, sudska vještačenja u građevinarstvu i druga stručna mišljenja, konz, Braće Radić 28, 42000 Varaždin</derivirana_varijabla>
  </DomainObject.Predmet.ProtustrankaFormatedWithAdress>
  <DomainObject.Predmet.ProtustrankaFormatedWithAdressOIB>
    <izvorni_sadrzaj> NEXUS društvo s ograničeom odgvornošću za procjene, sudska vještačenja u građevinarstvu i druga stručna mišljenja, konz, OIB 32751042619, Braće Radić 28, 42000 Varaždin</izvorni_sadrzaj>
    <derivirana_varijabla naziv="DomainObject.Predmet.ProtustrankaFormatedWithAdressOIB_1"> NEXUS društvo s ograničeom odgvornošću za procjene, sudska vještačenja u građevinarstvu i druga stručna mišljenja, konz, OIB 32751042619, Braće Radić 28, 42000 Varaždin</derivirana_varijabla>
  </DomainObject.Predmet.ProtustrankaFormatedWithAdressOIB>
  <DomainObject.Predmet.ProtustrankaWithAdress>
    <izvorni_sadrzaj>NEXUS društvo s ograničeom odgvornošću za procjene, sudska vještačenja u građevinarstvu i druga stručna mišljenja, konz Braće Radić 28, 42000 Varaždin</izvorni_sadrzaj>
    <derivirana_varijabla naziv="DomainObject.Predmet.ProtustrankaWithAdress_1">NEXUS društvo s ograničeom odgvornošću za procjene, sudska vještačenja u građevinarstvu i druga stručna mišljenja, konz Braće Radić 28, 42000 Varaždin</derivirana_varijabla>
  </DomainObject.Predmet.ProtustrankaWithAdress>
  <DomainObject.Predmet.ProtustrankaWithAdressOIB>
    <izvorni_sadrzaj>NEXUS društvo s ograničeom odgvornošću za procjene, sudska vještačenja u građevinarstvu i druga stručna mišljenja, konz, OIB 32751042619, Braće Radić 28, 42000 Varaždin</izvorni_sadrzaj>
    <derivirana_varijabla naziv="DomainObject.Predmet.ProtustrankaWithAdressOIB_1">NEXUS društvo s ograničeom odgvornošću za procjene, sudska vještačenja u građevinarstvu i druga stručna mišljenja, konz, OIB 32751042619, Braće Radić 28, 42000 Varaždin</derivirana_varijabla>
  </DomainObject.Predmet.ProtustrankaWithAdressOIB>
  <DomainObject.Predmet.ProtustrankaNazivFormated>
    <izvorni_sadrzaj>NEXUS društvo s ograničeom odgvornošću za procjene, sudska vještačenja u građevinarstvu i druga stručna mišljenja, konz</izvorni_sadrzaj>
    <derivirana_varijabla naziv="DomainObject.Predmet.ProtustrankaNazivFormated_1">NEXUS društvo s ograničeom odgvornošću za procjene, sudska vještačenja u građevinarstvu i druga stručna mišljenja, konz</derivirana_varijabla>
  </DomainObject.Predmet.ProtustrankaNazivFormated>
  <DomainObject.Predmet.ProtustrankaNazivFormatedOIB>
    <izvorni_sadrzaj>NEXUS društvo s ograničeom odgvornošću za procjene, sudska vještačenja u građevinarstvu i druga stručna mišljenja, konz, OIB 32751042619</izvorni_sadrzaj>
    <derivirana_varijabla naziv="DomainObject.Predmet.ProtustrankaNazivFormatedOIB_1">NEXUS društvo s ograničeom odgvornošću za procjene, sudska vještačenja u građevinarstvu i druga stručna mišljenja, konz, OIB 32751042619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19585.32</izvorni_sadrzaj>
    <derivirana_varijabla naziv="DomainObject.Predmet.TrenutnaVrijednost_1">19585.32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NEXUS društvo s ograničeom odgvornošću za procjene, sudska vještačenja u građevinarstvu i druga stručna mišljenja, konz</item>
    </izvorni_sadrzaj>
    <derivirana_varijabla naziv="DomainObject.Predmet.ProtuStrankaListFormated_1">
      <item>NEXUS društvo s ograničeom odgvornošću za procjene, sudska vještačenja u građevinarstvu i druga stručna mišljenja, konz</item>
    </derivirana_varijabla>
  </DomainObject.Predmet.ProtuStrankaListFormated>
  <DomainObject.Predmet.ProtuStrankaListFormatedOIB>
    <izvorni_sadrzaj>
      <item>NEXUS društvo s ograničeom odgvornošću za procjene, sudska vještačenja u građevinarstvu i druga stručna mišljenja, konz, OIB 32751042619</item>
    </izvorni_sadrzaj>
    <derivirana_varijabla naziv="DomainObject.Predmet.ProtuStrankaListFormatedOIB_1">
      <item>NEXUS društvo s ograničeom odgvornošću za procjene, sudska vještačenja u građevinarstvu i druga stručna mišljenja, konz, OIB 32751042619</item>
    </derivirana_varijabla>
  </DomainObject.Predmet.ProtuStrankaListFormatedOIB>
  <DomainObject.Predmet.ProtuStrankaListFormatedWithAdress>
    <izvorni_sadrzaj>
      <item>NEXUS društvo s ograničeom odgvornošću za procjene, sudska vještačenja u građevinarstvu i druga stručna mišljenja, konz, Braće Radić 28, 42000 Varaždin</item>
    </izvorni_sadrzaj>
    <derivirana_varijabla naziv="DomainObject.Predmet.ProtuStrankaListFormatedWithAdress_1">
      <item>NEXUS društvo s ograničeom odgvornošću za procjene, sudska vještačenja u građevinarstvu i druga stručna mišljenja, konz, Braće Radić 28, 42000 Varaždin</item>
    </derivirana_varijabla>
  </DomainObject.Predmet.ProtuStrankaListFormatedWithAdress>
  <DomainObject.Predmet.ProtuStrankaListFormatedWithAdressOIB>
    <izvorni_sadrzaj>
      <item>NEXUS društvo s ograničeom odgvornošću za procjene, sudska vještačenja u građevinarstvu i druga stručna mišljenja, konz, OIB 32751042619, Braće Radić 28, 42000 Varaždin</item>
    </izvorni_sadrzaj>
    <derivirana_varijabla naziv="DomainObject.Predmet.ProtuStrankaListFormatedWithAdressOIB_1">
      <item>NEXUS društvo s ograničeom odgvornošću za procjene, sudska vještačenja u građevinarstvu i druga stručna mišljenja, konz, OIB 32751042619, Braće Radić 28, 42000 Varaždin</item>
    </derivirana_varijabla>
  </DomainObject.Predmet.ProtuStrankaListFormatedWithAdressOIB>
  <DomainObject.Predmet.ProtuStrankaListNazivFormated>
    <izvorni_sadrzaj>
      <item>NEXUS društvo s ograničeom odgvornošću za procjene, sudska vještačenja u građevinarstvu i druga stručna mišljenja, konz</item>
    </izvorni_sadrzaj>
    <derivirana_varijabla naziv="DomainObject.Predmet.ProtuStrankaListNazivFormated_1">
      <item>NEXUS društvo s ograničeom odgvornošću za procjene, sudska vještačenja u građevinarstvu i druga stručna mišljenja, konz</item>
    </derivirana_varijabla>
  </DomainObject.Predmet.ProtuStrankaListNazivFormated>
  <DomainObject.Predmet.ProtuStrankaListNazivFormatedOIB>
    <izvorni_sadrzaj>
      <item>NEXUS društvo s ograničeom odgvornošću za procjene, sudska vještačenja u građevinarstvu i druga stručna mišljenja, konz, OIB 32751042619</item>
    </izvorni_sadrzaj>
    <derivirana_varijabla naziv="DomainObject.Predmet.ProtuStrankaListNazivFormatedOIB_1">
      <item>NEXUS društvo s ograničeom odgvornošću za procjene, sudska vještačenja u građevinarstvu i druga stručna mišljenja, konz, OIB 32751042619</item>
    </derivirana_varijabla>
  </DomainObject.Predmet.ProtuStrankaListNazivFormatedOIB>
  <DomainObject.Predmet.OstaliListFormated>
    <izvorni_sadrzaj>
      <item>E-oglasna ploča</item>
      <item>Sudski registar</item>
      <item>Vedran Žamić</item>
      <item>ZAGREBAČKA BANKA DIONIČKO DRUŠTVO</item>
    </izvorni_sadrzaj>
    <derivirana_varijabla naziv="DomainObject.Predmet.OstaliListFormated_1">
      <item>E-oglasna ploča</item>
      <item>Sudski registar</item>
      <item>Vedran Žamić</item>
      <item>ZAGREBAČKA BANKA DIONIČKO DRUŠTVO</item>
    </derivirana_varijabla>
  </DomainObject.Predmet.OstaliListFormated>
  <DomainObject.Predmet.OstaliListFormatedOIB>
    <izvorni_sadrzaj>
      <item>E-oglasna ploča</item>
      <item>Sudski registar</item>
      <item>Vedran Žamić, OIB 37464390516</item>
      <item>ZAGREBAČKA BANKA DIONIČKO DRUŠTVO, OIB 92963223473</item>
    </izvorni_sadrzaj>
    <derivirana_varijabla naziv="DomainObject.Predmet.OstaliListFormatedOIB_1">
      <item>E-oglasna ploča</item>
      <item>Sudski registar</item>
      <item>Vedran Žamić, OIB 37464390516</item>
      <item>ZAGREBAČKA BANKA DIONIČKO DRUŠTVO, OIB 92963223473</item>
    </derivirana_varijabla>
  </DomainObject.Predmet.OstaliListFormatedOIB>
  <DomainObject.Predmet.OstaliListFormatedWithAdress>
    <izvorni_sadrzaj>
      <item>E-oglasna ploča</item>
      <item>Sudski registar</item>
      <item>Vedran Žamić, Braće Radića 28, 42000 Varaždin</item>
      <item>ZAGREBAČKA BANKA DIONIČKO DRUŠTVO, Trg bana Josipa Jelačića 10, 10000 Zagreb</item>
    </izvorni_sadrzaj>
    <derivirana_varijabla naziv="DomainObject.Predmet.OstaliListFormatedWithAdress_1">
      <item>E-oglasna ploča</item>
      <item>Sudski registar</item>
      <item>Vedran Žamić, Braće Radića 28, 42000 Varaždin</item>
      <item>ZAGREBAČKA BANKA DIONIČKO DRUŠTVO, Trg bana Josipa Jelačića 10, 10000 Zagreb</item>
    </derivirana_varijabla>
  </DomainObject.Predmet.OstaliListFormatedWithAdress>
  <DomainObject.Predmet.OstaliListFormatedWithAdressOIB>
    <izvorni_sadrzaj>
      <item>E-oglasna ploča</item>
      <item>Sudski registar</item>
      <item>Vedran Žamić, OIB 37464390516, Braće Radića 28, 42000 Varaždin</item>
      <item>ZAGREBAČKA BANKA DIONIČKO DRUŠTVO, OIB 92963223473, Trg bana Josipa Jelačića 10, 10000 Zagreb</item>
    </izvorni_sadrzaj>
    <derivirana_varijabla naziv="DomainObject.Predmet.OstaliListFormatedWithAdressOIB_1">
      <item>E-oglasna ploča</item>
      <item>Sudski registar</item>
      <item>Vedran Žamić, OIB 37464390516, Braće Radića 28, 42000 Varaždin</item>
      <item>ZAGREBAČKA BANKA DIONIČKO DRUŠTVO, OIB 92963223473, Trg bana Josipa Jelačića 10, 10000 Zagreb</item>
    </derivirana_varijabla>
  </DomainObject.Predmet.OstaliListFormatedWithAdressOIB>
  <DomainObject.Predmet.OstaliListNazivFormated>
    <izvorni_sadrzaj>
      <item>E-oglasna ploča</item>
      <item>Sudski registar</item>
      <item>Vedran Žamić</item>
      <item>ZAGREBAČKA BANKA DIONIČKO DRUŠTVO</item>
    </izvorni_sadrzaj>
    <derivirana_varijabla naziv="DomainObject.Predmet.OstaliListNazivFormated_1">
      <item>E-oglasna ploča</item>
      <item>Sudski registar</item>
      <item>Vedran Žamić</item>
      <item>ZAGREBAČKA BANKA DIONIČKO DRUŠTVO</item>
    </derivirana_varijabla>
  </DomainObject.Predmet.OstaliListNazivFormated>
  <DomainObject.Predmet.OstaliListNazivFormatedOIB>
    <izvorni_sadrzaj>
      <item>E-oglasna ploča</item>
      <item>Sudski registar</item>
      <item>Vedran Žamić, OIB 37464390516</item>
      <item>ZAGREBAČKA BANKA DIONIČKO DRUŠTVO, OIB 92963223473</item>
    </izvorni_sadrzaj>
    <derivirana_varijabla naziv="DomainObject.Predmet.OstaliListNazivFormatedOIB_1">
      <item>E-oglasna ploča</item>
      <item>Sudski registar</item>
      <item>Vedran Žamić, OIB 37464390516</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St-442/2016-14</izvorni_sadrzaj>
    <derivirana_varijabla naziv="DomainObject.PoslovniBrojDokumenta_1">St-442/2016-14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NEXUS društvo s ograničeom odgvornošću za procjene, sudska vještačenja u građevinarstvu i druga stručna mišljenja, konz</izvorni_sadrzaj>
    <derivirana_varijabla naziv="DomainObject.Predmet.ProtustrankaIDrugi_1">NEXUS društvo s ograničeom odgvornošću za procjene, sudska vještačenja u građevinarstvu i druga stručna mišljenja, konz</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NEXUS društvo s ograničeom odgvornošću za procjene, sudska vještačenja u građevinarstvu i druga stručna mišljenja, konz, OIB 32751042619, Braće Radić 28, 42000 Varaždin</izvorni_sadrzaj>
    <derivirana_varijabla naziv="DomainObject.Predmet.ProtustrankaIDrugiAdressOIB_1">NEXUS društvo s ograničeom odgvornošću za procjene, sudska vještačenja u građevinarstvu i druga stručna mišljenja, konz, OIB 32751042619, Braće Radić 28,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NEXUS društvo s ograničeom odgvornošću za procjene, sudska vještačenja u građevinarstvu i druga stručna mišljenja, konz</item>
      <item>E-oglasna ploča</item>
      <item>Sudski registar</item>
      <item>Vedran Žamić</item>
      <item>ZAGREBAČKA BANKA DIONIČKO DRUŠTVO</item>
    </izvorni_sadrzaj>
    <derivirana_varijabla naziv="DomainObject.Predmet.SudioniciListNaziv_1">
      <item>Financijska agencija</item>
      <item>NEXUS društvo s ograničeom odgvornošću za procjene, sudska vještačenja u građevinarstvu i druga stručna mišljenja, konz</item>
      <item>E-oglasna ploča</item>
      <item>Sudski registar</item>
      <item>Vedran Žamić</item>
      <item>ZAGREBAČKA BANKA DIONIČKO DRUŠTVO</item>
    </derivirana_varijabla>
  </DomainObject.Predmet.SudioniciListNaziv>
  <DomainObject.Predmet.SudioniciListAdressOIB>
    <izvorni_sadrzaj>
      <item>Financijska agencija, OIB 85821130368, A. Cesarca 2,42000 Varaždin</item>
      <item>NEXUS društvo s ograničeom odgvornošću za procjene, sudska vještačenja u građevinarstvu i druga stručna mišljenja, konz, OIB 32751042619, Braće Radić 28,42000 Varaždin</item>
      <item>E-oglasna ploča</item>
      <item>Sudski registar</item>
      <item>Vedran Žamić, OIB 37464390516, Braće Radića 28,42000 Varaždin</item>
      <item>ZAGREBAČKA BANKA DIONIČKO DRUŠTVO, OIB 92963223473, Trg bana Josipa Jelačića 10,10000 Zagreb</item>
    </izvorni_sadrzaj>
    <derivirana_varijabla naziv="DomainObject.Predmet.SudioniciListAdressOIB_1">
      <item>Financijska agencija, OIB 85821130368, A. Cesarca 2,42000 Varaždin</item>
      <item>NEXUS društvo s ograničeom odgvornošću za procjene, sudska vještačenja u građevinarstvu i druga stručna mišljenja, konz, OIB 32751042619, Braće Radić 28,42000 Varaždin</item>
      <item>E-oglasna ploča</item>
      <item>Sudski registar</item>
      <item>Vedran Žamić, OIB 37464390516, Braće Radića 28,42000 Varaždin</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E249FB-4949-4DD9-91F6-99CE90FED6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704</properties:Words>
  <properties:Characters>3776</properties:Characters>
  <properties:Lines>93</properties:Lines>
  <properties:Paragraphs>28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Darinka Martinčević</cp:lastModifiedBy>
  <cp:lastPrinted>2018-08-01T08:29:00Z</cp:lastPrinted>
  <dcterms:modified xmlns:xsi="http://www.w3.org/2001/XMLSchema-instance" xsi:type="dcterms:W3CDTF">2018-08-01T08:31:00Z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St-442/2016-14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