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d84e" w14:paraId="193d84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11600">
        <w:t>282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D11600">
        <w:t>282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4D01EE">
        <w:t>22.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D11600">
        <w:t xml:space="preserve">DIGITEL NEKRETNINE d.o.o., OIB 09038054121, Zagreb, </w:t>
      </w:r>
      <w:proofErr w:type="spellStart"/>
      <w:r w:rsidR="00D11600">
        <w:t>Heinzelova</w:t>
      </w:r>
      <w:proofErr w:type="spellEnd"/>
      <w:r w:rsidR="00D11600">
        <w:t xml:space="preserve"> 62/a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D11600">
        <w:t>1.389.792,60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4D01EE">
        <w:t>22.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202A6"/>
    <w:rsid w:val="00452C66"/>
    <w:rsid w:val="004B4B7E"/>
    <w:rsid w:val="004D01EE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B0E7A"/>
    <w:rsid w:val="008C31DE"/>
    <w:rsid w:val="008E199F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11600"/>
    <w:rsid w:val="00D660C0"/>
    <w:rsid w:val="00D970B2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NEKRETNINE d.o.o. zastupanog po punomoćniku MARIO TURKOVIĆ</izvorni_sadrzaj>
    <derivirana_varijabla naziv="DomainObject.Predmet.ProtustrankaFormated_1">  DIGITEL NEKRETNINE d.o.o. zastupanog po punomoćniku MARIO TURKOVIĆ</derivirana_varijabla>
  </DomainObject.Predmet.ProtustrankaFormated>
  <DomainObject.Predmet.ProtustrankaFormatedOIB>
    <izvorni_sadrzaj>  DIGITEL NEKRETNINE d.o.o., OIB 09038054121 zastupanog po punomoćniku MARIO TURKOVIĆ</izvorni_sadrzaj>
    <derivirana_varijabla naziv="DomainObject.Predmet.ProtustrankaFormatedOIB_1">  DIGITEL NEKRETNINE d.o.o., OIB 09038054121 zastupanog po punomoćniku MARIO TURKOVIĆ</derivirana_varijabla>
  </DomainObject.Predmet.ProtustrankaFormatedOIB>
  <DomainObject.Predmet.ProtustrankaFormatedWithAdress>
    <izvorni_sadrzaj> DIGITEL NEKRETNINE d.o.o., Heinzelova 62/a, 10000 Zagreb zastupanog po punomoćniku MARIO TURKOVIĆ</izvorni_sadrzaj>
    <derivirana_varijabla naziv="DomainObject.Predmet.ProtustrankaFormatedWithAdress_1"> DIGITEL NEKRETNINE d.o.o., Heinzelova 62/a, 10000 Zagreb zastupanog po punomoćniku MARIO TURKOVIĆ</derivirana_varijabla>
  </DomainObject.Predmet.ProtustrankaFormatedWithAdress>
  <DomainObject.Predmet.ProtustrankaFormatedWithAdressOIB>
    <izvorni_sadrzaj> DIGITEL NEKRETNINE d.o.o., OIB 09038054121, Heinzelova 62/a, 10000 Zagreb zastupanog po punomoćniku MARIO TURKOVIĆ</izvorni_sadrzaj>
    <derivirana_varijabla naziv="DomainObject.Predmet.ProtustrankaFormatedWithAdressOIB_1"> DIGITEL NEKRETNINE d.o.o., OIB 09038054121, Heinzelova 62/a, 10000 Zagreb zastupanog po punomoćniku MARIO TURKOVIĆ</derivirana_varijabla>
  </DomainObject.Predmet.ProtustrankaFormatedWithAdressOIB>
  <DomainObject.Predmet.ProtustrankaWithAdress>
    <izvorni_sadrzaj>DIGITEL NEKRETNINE d.o.o. Heinzelova 62/a, 10000 Zagreb</izvorni_sadrzaj>
    <derivirana_varijabla naziv="DomainObject.Predmet.ProtustrankaWithAdress_1">DIGITEL NEKRETNINE d.o.o. Heinzelova 62/a, 10000 Zagreb</derivirana_varijabla>
  </DomainObject.Predmet.ProtustrankaWithAdress>
  <DomainObject.Predmet.ProtustrankaWithAdressOIB>
    <izvorni_sadrzaj>DIGITEL NEKRETNINE d.o.o., OIB 09038054121, Heinzelova 62/a, 10000 Zagreb</izvorni_sadrzaj>
    <derivirana_varijabla naziv="DomainObject.Predmet.ProtustrankaWithAdressOIB_1">DIGITEL NEKRETNINE d.o.o., OIB 09038054121, Heinzelova 62/a, 10000 Zagreb</derivirana_varijabla>
  </DomainObject.Predmet.ProtustrankaWithAdressOIB>
  <DomainObject.Predmet.ProtustrankaNazivFormated>
    <izvorni_sadrzaj>DIGITEL NEKRETNINE d.o.o.</izvorni_sadrzaj>
    <derivirana_varijabla naziv="DomainObject.Predmet.ProtustrankaNazivFormated_1">DIGITEL NEKRETNINE d.o.o.</derivirana_varijabla>
  </DomainObject.Predmet.ProtustrankaNazivFormated>
  <DomainObject.Predmet.ProtustrankaNazivFormatedOIB>
    <izvorni_sadrzaj>DIGITEL NEKRETNINE d.o.o., OIB 09038054121</izvorni_sadrzaj>
    <derivirana_varijabla naziv="DomainObject.Predmet.ProtustrankaNazivFormatedOIB_1">DIGITEL NEKRETNINE d.o.o., OIB 09038054121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NEKRETNINE d.o.o. zastupanog po punomoćniku MARIO TURKOVIĆ</item>
    </izvorni_sadrzaj>
    <derivirana_varijabla naziv="DomainObject.Predmet.ProtuStrankaListFormated_1">
      <item>DIGITEL NEKRETNINE d.o.o. zastupanog po punomoćniku MARIO TURKOVIĆ</item>
    </derivirana_varijabla>
  </DomainObject.Predmet.ProtuStrankaListFormated>
  <DomainObject.Predmet.ProtuStrankaListFormatedOIB>
    <izvorni_sadrzaj>
      <item>DIGITEL NEKRETNINE d.o.o., OIB 09038054121 zastupanog po punomoćniku MARIO TURKOVIĆ</item>
    </izvorni_sadrzaj>
    <derivirana_varijabla naziv="DomainObject.Predmet.ProtuStrankaListFormatedOIB_1">
      <item>DIGITEL NEKRETNINE d.o.o., OIB 09038054121 zastupanog po punomoćniku MARIO TURKOVIĆ</item>
    </derivirana_varijabla>
  </DomainObject.Predmet.ProtuStrankaListFormatedOIB>
  <DomainObject.Predmet.ProtuStrankaListFormatedWithAdress>
    <izvorni_sadrzaj>
      <item>DIGITEL NEKRETNINE d.o.o., Heinzelova 62/a, 10000 Zagreb zastupanog po punomoćniku MARIO TURKOVIĆ</item>
    </izvorni_sadrzaj>
    <derivirana_varijabla naziv="DomainObject.Predmet.ProtuStrankaListFormatedWithAdress_1">
      <item>DIGITEL NEKRETNINE d.o.o., Heinzelova 62/a, 10000 Zagreb zastupanog po punomoćniku MARIO TURKOVIĆ</item>
    </derivirana_varijabla>
  </DomainObject.Predmet.ProtuStrankaListFormatedWithAdress>
  <DomainObject.Predmet.ProtuStrankaListFormatedWithAdressOIB>
    <izvorni_sadrzaj>
      <item>DIGITEL NEKRETNINE d.o.o., OIB 09038054121, Heinzelova 62/a, 10000 Zagreb zastupanog po punomoćniku MARIO TURKOVIĆ</item>
    </izvorni_sadrzaj>
    <derivirana_varijabla naziv="DomainObject.Predmet.ProtuStrankaListFormatedWithAdressOIB_1">
      <item>DIGITEL NEKRETNINE d.o.o., OIB 09038054121, Heinzelova 62/a, 10000 Zagreb zastupanog po punomoćniku MARIO TURKOVIĆ</item>
    </derivirana_varijabla>
  </DomainObject.Predmet.ProtuStrankaListFormatedWithAdressOIB>
  <DomainObject.Predmet.ProtuStrankaListNazivFormated>
    <izvorni_sadrzaj>
      <item>DIGITEL NEKRETNINE d.o.o.</item>
    </izvorni_sadrzaj>
    <derivirana_varijabla naziv="DomainObject.Predmet.ProtuStrankaListNazivFormated_1">
      <item>DIGITEL NEKRETNINE d.o.o.</item>
    </derivirana_varijabla>
  </DomainObject.Predmet.ProtuStrankaListNazivFormated>
  <DomainObject.Predmet.ProtuStrankaListNazivFormatedOIB>
    <izvorni_sadrzaj>
      <item>DIGITEL NEKRETNINE d.o.o., OIB 09038054121</item>
    </izvorni_sadrzaj>
    <derivirana_varijabla naziv="DomainObject.Predmet.ProtuStrankaListNazivFormatedOIB_1">
      <item>DIGITEL NEKRETNINE d.o.o., OIB 09038054121</item>
    </derivirana_varijabla>
  </DomainObject.Predmet.ProtuStrankaListNazivFormatedOIB>
  <DomainObject.Predmet.OstaliListFormated>
    <izvorni_sadrzaj>
      <item>MARIO TURKOVIĆ punomoćnik sudionika u postupku DIGITEL NEKRETNINE d.o.o.</item>
    </izvorni_sadrzaj>
    <derivirana_varijabla naziv="DomainObject.Predmet.OstaliListFormated_1">
      <item>MARIO TURKOVIĆ punomoćnik sudionika u postupku DIGITEL NEKRETNINE d.o.o.</item>
    </derivirana_varijabla>
  </DomainObject.Predmet.OstaliListFormated>
  <DomainObject.Predmet.OstaliListFormatedOIB>
    <izvorni_sadrzaj>
      <item>MARIO TURKOVIĆ, OIB 20302423227 punomoćnik sudionika u postupku DIGITEL NEKRETNINE d.o.o.</item>
    </izvorni_sadrzaj>
    <derivirana_varijabla naziv="DomainObject.Predmet.OstaliListFormatedOIB_1">
      <item>MARIO TURKOVIĆ, OIB 20302423227 punomoćnik sudionika u postupku DIGITEL NEKRETNINE d.o.o.</item>
    </derivirana_varijabla>
  </DomainObject.Predmet.OstaliListFormatedOIB>
  <DomainObject.Predmet.OstaliListFormatedWithAdress>
    <izvorni_sadrzaj>
      <item>MARIO TURKOVIĆ, Remete 28 c, 10000 Zagreb punomoćnik sudionika u postupku DIGITEL NEKRETNINE d.o.o.</item>
    </izvorni_sadrzaj>
    <derivirana_varijabla naziv="DomainObject.Predmet.OstaliListFormatedWithAdress_1">
      <item>MARIO TURKOVIĆ, Remete 28 c, 10000 Zagreb punomoćnik sudionika u postupku DIGITEL NEKRETNINE d.o.o.</item>
    </derivirana_varijabla>
  </DomainObject.Predmet.OstaliListFormatedWithAdress>
  <DomainObject.Predmet.OstaliListFormatedWithAdressOIB>
    <izvorni_sadrzaj>
      <item>MARIO TURKOVIĆ, OIB 20302423227, Remete 28 c, 10000 Zagreb punomoćnik sudionika u postupku DIGITEL NEKRETNINE d.o.o.</item>
    </izvorni_sadrzaj>
    <derivirana_varijabla naziv="DomainObject.Predmet.OstaliListFormatedWithAdressOIB_1">
      <item>MARIO TURKOVIĆ, OIB 20302423227, Remete 28 c, 10000 Zagreb punomoćnik sudionika u postupku DIGITEL NEKRETNINE d.o.o.</item>
    </derivirana_varijabla>
  </DomainObject.Predmet.OstaliListFormatedWithAdressOIB>
  <DomainObject.Predmet.OstaliListNazivFormated>
    <izvorni_sadrzaj>
      <item>MARIO TURKOVIĆ</item>
    </izvorni_sadrzaj>
    <derivirana_varijabla naziv="DomainObject.Predmet.OstaliListNazivFormated_1">
      <item>MARIO TURKOVIĆ</item>
    </derivirana_varijabla>
  </DomainObject.Predmet.OstaliListNazivFormated>
  <DomainObject.Predmet.OstaliListNazivFormatedOIB>
    <izvorni_sadrzaj>
      <item>MARIO TURKOVIĆ, OIB 20302423227</item>
    </izvorni_sadrzaj>
    <derivirana_varijabla naziv="DomainObject.Predmet.OstaliListNazivFormatedOIB_1">
      <item>MARIO TURKOVIĆ, OIB 20302423227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NEKRETNINE d.o.o.</izvorni_sadrzaj>
    <derivirana_varijabla naziv="DomainObject.Predmet.ProtustrankaIDrugi_1">DIGITEL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NEKRETNINE d.o.o., OIB 09038054121, Heinzelova 62/a, 10000 Zagreb</izvorni_sadrzaj>
    <derivirana_varijabla naziv="DomainObject.Predmet.ProtustrankaIDrugiAdressOIB_1">DIGITEL NEKRETNINE d.o.o., OIB 09038054121,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 NEKRETNINE d.o.o.</item>
      <item>MARIO TURKOVIĆ</item>
    </izvorni_sadrzaj>
    <derivirana_varijabla naziv="DomainObject.Predmet.SudioniciListNaziv_1">
      <item>FINA Regionalni centar Zagreb</item>
      <item>DIGITEL NEKRETNINE d.o.o.</item>
      <item>MARIO TURKOVIĆ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NEKRETNINE d.o.o., OIB 09038054121, Heinzelova 62/a,10000 Zagreb</item>
      <item>MARIO TURKOVIĆ, OIB 20302423227, Remete 28 c,10000 Zagreb</item>
    </izvorni_sadrzaj>
    <derivirana_varijabla naziv="DomainObject.Predmet.SudioniciListAdressOIB_1">
      <item>FINA Regionalni centar Zagreb, OIB 85821130368, Trg svibanjskih žrtava 1995. 1,10000 Zagreb</item>
      <item>DIGITEL NEKRETNINE d.o.o., OIB 09038054121, Heinzelova 62/a,10000 Zagreb</item>
      <item>MARIO TURKOVIĆ, OIB 20302423227, Remete 28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09038054121</item>
      <item>, OIB 20302423227</item>
    </izvorni_sadrzaj>
    <derivirana_varijabla naziv="DomainObject.Predmet.SudioniciListNazivOIB_1">
      <item>, OIB 85821130368</item>
      <item>, OIB 09038054121</item>
      <item>, OIB 20302423227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A109D-205B-4348-A9EE-07A79CAC8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1338</properties:Characters>
  <properties:Lines>48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2016-02-22T10:18:00Z</cp:lastPrinted>
  <dcterms:modified xmlns:xsi="http://www.w3.org/2001/XMLSchema-instance" xsi:type="dcterms:W3CDTF">2016-02-22T13:11:00Z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