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bb07f" w14:paraId="84bb07f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624647">
        <w:t>7464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624647">
        <w:t>GRENIS j.d.o.o. Zagreb, Podsusedska aleja 10A, OIB: 51764309026</w:t>
      </w:r>
      <w:r w:rsidR="004B7DCF">
        <w:t xml:space="preserve">,  </w:t>
      </w:r>
      <w:r w:rsidRPr="00AF1EFD">
        <w:t xml:space="preserve">dana </w:t>
      </w:r>
      <w:r w:rsidR="00624647">
        <w:t>18.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DA55C0">
        <w:t xml:space="preserve">skraćeni </w:t>
      </w:r>
      <w:r w:rsidRPr="00AF1EFD">
        <w:t xml:space="preserve">stečajni postupak nad dužnikom </w:t>
      </w:r>
      <w:r w:rsidR="00624647">
        <w:t>GRENIS j.d.o.o. Zagreb, Podsusedska aleja 10A, OIB: 51764309026</w:t>
      </w:r>
      <w:r w:rsidR="00476A28">
        <w:t>.</w:t>
      </w:r>
      <w:r w:rsidRPr="00AF1EFD">
        <w:t xml:space="preserve"> </w:t>
      </w:r>
      <w:r w:rsidR="00DA55C0">
        <w:t>Skraćeni s</w:t>
      </w:r>
      <w:r w:rsidRPr="00AF1EFD">
        <w:t xml:space="preserve">tečajni postupak je otvoren dana </w:t>
      </w:r>
      <w:r w:rsidR="00624647">
        <w:t>18. ožujka</w:t>
      </w:r>
      <w:r w:rsidR="00476A28">
        <w:t xml:space="preserve"> 2016</w:t>
      </w:r>
      <w:r w:rsidRPr="00AF1EFD">
        <w:t xml:space="preserve">. godine u </w:t>
      </w:r>
      <w:r w:rsidR="00624647">
        <w:t>13,00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624647">
        <w:t>Tibor Toth, Zagreb, Hribarov prilaz 10, OIB: 65132060598</w:t>
      </w:r>
      <w:r w:rsidR="008B73D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DA55C0">
        <w:t xml:space="preserve">skraćeni </w:t>
      </w:r>
      <w:r w:rsidRPr="00AF1EFD">
        <w:t>stečajni postupak na</w:t>
      </w:r>
      <w:r w:rsidR="00624647">
        <w:t>d dužnikom GRENIS j.d.o.o. Zagreb, Podsusedska aleja 10A, OIB: 51764309026</w:t>
      </w:r>
      <w:r w:rsidR="00CB670D">
        <w:t>,</w:t>
      </w:r>
      <w:r w:rsidR="004B7DCF">
        <w:t xml:space="preserve">  </w:t>
      </w:r>
      <w:r w:rsidR="008B73DD">
        <w:t xml:space="preserve">s danom </w:t>
      </w:r>
      <w:r w:rsidR="00624647">
        <w:t>18.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624647">
        <w:t>GRENIS j.d.o.o. Zagreb, Podsusedska aleja 10A, OIB: 51764309026</w:t>
      </w:r>
      <w:r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624647">
        <w:t>GRENIS j.d.o.o. Zagreb, Podsusedska aleja 10A, OIB: 51764309026</w:t>
      </w:r>
      <w:r w:rsidR="00195338">
        <w:t xml:space="preserve">, dana </w:t>
      </w:r>
      <w:r w:rsidR="00624647">
        <w:t>1. prosinca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624647">
        <w:t>21.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DA55C0" w:rsidP="00D5399D" w:rsidR="00DA55C0">
      <w:pPr>
        <w:ind w:firstLine="708"/>
        <w:jc w:val="both"/>
      </w:pPr>
      <w:r>
        <w:t>Osoba</w:t>
      </w:r>
      <w:r w:rsidR="00195338">
        <w:t xml:space="preserve"> ovlašten</w:t>
      </w:r>
      <w:r>
        <w:t>a</w:t>
      </w:r>
      <w:r w:rsidR="00195338">
        <w:t xml:space="preserve"> za zastupanje dužnika po zakonu</w:t>
      </w:r>
      <w:r>
        <w:t xml:space="preserve"> je dostavila prokazni popis imovine dana </w:t>
      </w:r>
      <w:r w:rsidR="00624647">
        <w:t>30</w:t>
      </w:r>
      <w:r>
        <w:t>. prosinca 2015. godine iz kojeg proizlazi da društvo nema nikakve imovine.</w:t>
      </w:r>
    </w:p>
    <w:p w:rsidRDefault="00DA55C0" w:rsidP="00D5399D" w:rsidR="00DA55C0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624647">
        <w:t>18.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8D7841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D7841" w:rsidR="008D7841"/>
    <w:p w:rsidRDefault="008D7841" w:rsidR="008D7841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>Porezna uprava 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624647">
        <w:t>Tibor Toth,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4FD5" w:rsidR="00414FD5">
      <w:r>
        <w:separator/>
      </w:r>
    </w:p>
  </w:endnote>
  <w:endnote w:id="0" w:type="continuationSeparator">
    <w:p w:rsidRDefault="00414FD5" w:rsidR="00414F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4FD5" w:rsidR="00414FD5">
      <w:r>
        <w:separator/>
      </w:r>
    </w:p>
  </w:footnote>
  <w:footnote w:id="0" w:type="continuationSeparator">
    <w:p w:rsidRDefault="00414FD5" w:rsidR="00414F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78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624647">
      <w:t>7464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14FD5"/>
    <w:rsid w:val="00420E01"/>
    <w:rsid w:val="0043031F"/>
    <w:rsid w:val="0044721B"/>
    <w:rsid w:val="00465DEA"/>
    <w:rsid w:val="00476A28"/>
    <w:rsid w:val="004A1BE7"/>
    <w:rsid w:val="004B7DCF"/>
    <w:rsid w:val="004D63AB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24647"/>
    <w:rsid w:val="00662CB6"/>
    <w:rsid w:val="006861EF"/>
    <w:rsid w:val="006C786C"/>
    <w:rsid w:val="007170B8"/>
    <w:rsid w:val="00717D4A"/>
    <w:rsid w:val="00744C2C"/>
    <w:rsid w:val="007861DF"/>
    <w:rsid w:val="007A550F"/>
    <w:rsid w:val="007D7A92"/>
    <w:rsid w:val="008327B4"/>
    <w:rsid w:val="0084192B"/>
    <w:rsid w:val="00855AE8"/>
    <w:rsid w:val="008B73DD"/>
    <w:rsid w:val="008D7841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0D39"/>
    <w:rsid w:val="00AF1EFD"/>
    <w:rsid w:val="00AF6F8E"/>
    <w:rsid w:val="00AF7F9B"/>
    <w:rsid w:val="00B03374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A55C0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78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8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8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8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8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78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8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8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8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8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7464</izvorni_sadrzaj>
    <derivirana_varijabla naziv="DomainObject.Predmet.Broj_1">7464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St-7464/2015</izvorni_sadrzaj>
    <derivirana_varijabla naziv="DomainObject.Predmet.OznakaBroj_1">St-7464/2015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GRENIS j.d.o.o. zastupanog po punomoćniku Ena Karmazin-grabić</izvorni_sadrzaj>
    <derivirana_varijabla naziv="DomainObject.Predmet.ProtustrankaFormated_1">  GRENIS j.d.o.o. zastupanog po punomoćniku Ena Karmazin-grabić</derivirana_varijabla>
  </DomainObject.Predmet.ProtustrankaFormated>
  <DomainObject.Predmet.ProtustrankaFormatedOIB>
    <izvorni_sadrzaj>  GRENIS j.d.o.o., OIB 51764309026 zastupanog po punomoćniku Ena Karmazin-grabić</izvorni_sadrzaj>
    <derivirana_varijabla naziv="DomainObject.Predmet.ProtustrankaFormatedOIB_1">  GRENIS j.d.o.o., OIB 51764309026 zastupanog po punomoćniku Ena Karmazin-grabić</derivirana_varijabla>
  </DomainObject.Predmet.ProtustrankaFormatedOIB>
  <DomainObject.Predmet.ProtustrankaFormatedWithAdress>
    <izvorni_sadrzaj> GRENIS j.d.o.o., Podsusedska aleja 10 A, 10000 Zagreb zastupanog po punomoćniku Ena Karmazin-grabić</izvorni_sadrzaj>
    <derivirana_varijabla naziv="DomainObject.Predmet.ProtustrankaFormatedWithAdress_1"> GRENIS j.d.o.o., Podsusedska aleja 10 A, 10000 Zagreb zastupanog po punomoćniku Ena Karmazin-grabić</derivirana_varijabla>
  </DomainObject.Predmet.ProtustrankaFormatedWithAdress>
  <DomainObject.Predmet.ProtustrankaFormatedWithAdressOIB>
    <izvorni_sadrzaj> GRENIS j.d.o.o., OIB 51764309026, Podsusedska aleja 10 A, 10000 Zagreb zastupanog po punomoćniku Ena Karmazin-grabić</izvorni_sadrzaj>
    <derivirana_varijabla naziv="DomainObject.Predmet.ProtustrankaFormatedWithAdressOIB_1"> GRENIS j.d.o.o., OIB 51764309026, Podsusedska aleja 10 A, 10000 Zagreb zastupanog po punomoćniku Ena Karmazin-grabić</derivirana_varijabla>
  </DomainObject.Predmet.ProtustrankaFormatedWithAdressOIB>
  <DomainObject.Predmet.ProtustrankaWithAdress>
    <izvorni_sadrzaj>GRENIS j.d.o.o. Podsusedska aleja 10 A, 10000 Zagreb</izvorni_sadrzaj>
    <derivirana_varijabla naziv="DomainObject.Predmet.ProtustrankaWithAdress_1">GRENIS j.d.o.o. Podsusedska aleja 10 A, 10000 Zagreb</derivirana_varijabla>
  </DomainObject.Predmet.ProtustrankaWithAdress>
  <DomainObject.Predmet.ProtustrankaWithAdressOIB>
    <izvorni_sadrzaj>GRENIS j.d.o.o., OIB 51764309026, Podsusedska aleja 10 A, 10000 Zagreb</izvorni_sadrzaj>
    <derivirana_varijabla naziv="DomainObject.Predmet.ProtustrankaWithAdressOIB_1">GRENIS j.d.o.o., OIB 51764309026, Podsusedska aleja 10 A, 10000 Zagreb</derivirana_varijabla>
  </DomainObject.Predmet.ProtustrankaWithAdressOIB>
  <DomainObject.Predmet.ProtustrankaNazivFormated>
    <izvorni_sadrzaj>GRENIS j.d.o.o.</izvorni_sadrzaj>
    <derivirana_varijabla naziv="DomainObject.Predmet.ProtustrankaNazivFormated_1">GRENIS j.d.o.o.</derivirana_varijabla>
  </DomainObject.Predmet.ProtustrankaNazivFormated>
  <DomainObject.Predmet.ProtustrankaNazivFormatedOIB>
    <izvorni_sadrzaj>GRENIS j.d.o.o., OIB 51764309026</izvorni_sadrzaj>
    <derivirana_varijabla naziv="DomainObject.Predmet.ProtustrankaNazivFormatedOIB_1">GRENIS j.d.o.o., OIB 51764309026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GRENIS j.d.o.o. zastupanog po punomoćniku Ena Karmazin-grabić</item>
    </izvorni_sadrzaj>
    <derivirana_varijabla naziv="DomainObject.Predmet.ProtuStrankaListFormated_1">
      <item>GRENIS j.d.o.o. zastupanog po punomoćniku Ena Karmazin-grabić</item>
    </derivirana_varijabla>
  </DomainObject.Predmet.ProtuStrankaListFormated>
  <DomainObject.Predmet.ProtuStrankaListFormatedOIB>
    <izvorni_sadrzaj>
      <item>GRENIS j.d.o.o., OIB 51764309026 zastupanog po punomoćniku Ena Karmazin-grabić</item>
    </izvorni_sadrzaj>
    <derivirana_varijabla naziv="DomainObject.Predmet.ProtuStrankaListFormatedOIB_1">
      <item>GRENIS j.d.o.o., OIB 51764309026 zastupanog po punomoćniku Ena Karmazin-grabić</item>
    </derivirana_varijabla>
  </DomainObject.Predmet.ProtuStrankaListFormatedOIB>
  <DomainObject.Predmet.ProtuStrankaListFormatedWithAdress>
    <izvorni_sadrzaj>
      <item>GRENIS j.d.o.o., Podsusedska aleja 10 A, 10000 Zagreb zastupanog po punomoćniku Ena Karmazin-grabić</item>
    </izvorni_sadrzaj>
    <derivirana_varijabla naziv="DomainObject.Predmet.ProtuStrankaListFormatedWithAdress_1">
      <item>GRENIS j.d.o.o., Podsusedska aleja 10 A, 10000 Zagreb zastupanog po punomoćniku Ena Karmazin-grabić</item>
    </derivirana_varijabla>
  </DomainObject.Predmet.ProtuStrankaListFormatedWithAdress>
  <DomainObject.Predmet.ProtuStrankaListFormatedWithAdressOIB>
    <izvorni_sadrzaj>
      <item>GRENIS j.d.o.o., OIB 51764309026, Podsusedska aleja 10 A, 10000 Zagreb zastupanog po punomoćniku Ena Karmazin-grabić</item>
    </izvorni_sadrzaj>
    <derivirana_varijabla naziv="DomainObject.Predmet.ProtuStrankaListFormatedWithAdressOIB_1">
      <item>GRENIS j.d.o.o., OIB 51764309026, Podsusedska aleja 10 A, 10000 Zagreb zastupanog po punomoćniku Ena Karmazin-grabić</item>
    </derivirana_varijabla>
  </DomainObject.Predmet.ProtuStrankaListFormatedWithAdressOIB>
  <DomainObject.Predmet.ProtuStrankaListNazivFormated>
    <izvorni_sadrzaj>
      <item>GRENIS j.d.o.o.</item>
    </izvorni_sadrzaj>
    <derivirana_varijabla naziv="DomainObject.Predmet.ProtuStrankaListNazivFormated_1">
      <item>GRENIS j.d.o.o.</item>
    </derivirana_varijabla>
  </DomainObject.Predmet.ProtuStrankaListNazivFormated>
  <DomainObject.Predmet.ProtuStrankaListNazivFormatedOIB>
    <izvorni_sadrzaj>
      <item>GRENIS j.d.o.o., OIB 51764309026</item>
    </izvorni_sadrzaj>
    <derivirana_varijabla naziv="DomainObject.Predmet.ProtuStrankaListNazivFormatedOIB_1">
      <item>GRENIS j.d.o.o., OIB 51764309026</item>
    </derivirana_varijabla>
  </DomainObject.Predmet.ProtuStrankaListNazivFormatedOIB>
  <DomainObject.Predmet.OstaliListFormated>
    <izvorni_sadrzaj>
      <item>Ena Karmazin-grabić punomoćnik sudionika u postupku GRENIS j.d.o.o.</item>
    </izvorni_sadrzaj>
    <derivirana_varijabla naziv="DomainObject.Predmet.OstaliListFormated_1">
      <item>Ena Karmazin-grabić punomoćnik sudionika u postupku GRENIS j.d.o.o.</item>
    </derivirana_varijabla>
  </DomainObject.Predmet.OstaliListFormated>
  <DomainObject.Predmet.OstaliListFormatedOIB>
    <izvorni_sadrzaj>
      <item>Ena Karmazin-grabić, OIB 52474282315 punomoćnik sudionika u postupku GRENIS j.d.o.o.</item>
    </izvorni_sadrzaj>
    <derivirana_varijabla naziv="DomainObject.Predmet.OstaliListFormatedOIB_1">
      <item>Ena Karmazin-grabić, OIB 52474282315 punomoćnik sudionika u postupku GRENIS j.d.o.o.</item>
    </derivirana_varijabla>
  </DomainObject.Predmet.OstaliListFormatedOIB>
  <DomainObject.Predmet.OstaliListFormatedWithAdress>
    <izvorni_sadrzaj>
      <item>Ena Karmazin-grabić, Podsusedska Aleja 10a, 10000 Zagreb punomoćnik sudionika u postupku GRENIS j.d.o.o.</item>
    </izvorni_sadrzaj>
    <derivirana_varijabla naziv="DomainObject.Predmet.OstaliListFormatedWithAdress_1">
      <item>Ena Karmazin-grabić, Podsusedska Aleja 10a, 10000 Zagreb punomoćnik sudionika u postupku GRENIS j.d.o.o.</item>
    </derivirana_varijabla>
  </DomainObject.Predmet.OstaliListFormatedWithAdress>
  <DomainObject.Predmet.OstaliListFormatedWithAdressOIB>
    <izvorni_sadrzaj>
      <item>Ena Karmazin-grabić, OIB 52474282315, Podsusedska Aleja 10a, 10000 Zagreb punomoćnik sudionika u postupku GRENIS j.d.o.o.</item>
    </izvorni_sadrzaj>
    <derivirana_varijabla naziv="DomainObject.Predmet.OstaliListFormatedWithAdressOIB_1">
      <item>Ena Karmazin-grabić, OIB 52474282315, Podsusedska Aleja 10a, 10000 Zagreb punomoćnik sudionika u postupku GRENIS j.d.o.o.</item>
    </derivirana_varijabla>
  </DomainObject.Predmet.OstaliListFormatedWithAdressOIB>
  <DomainObject.Predmet.OstaliListNazivFormated>
    <izvorni_sadrzaj>
      <item>Ena Karmazin-grabić</item>
    </izvorni_sadrzaj>
    <derivirana_varijabla naziv="DomainObject.Predmet.OstaliListNazivFormated_1">
      <item>Ena Karmazin-grabić</item>
    </derivirana_varijabla>
  </DomainObject.Predmet.OstaliListNazivFormated>
  <DomainObject.Predmet.OstaliListNazivFormatedOIB>
    <izvorni_sadrzaj>
      <item>Ena Karmazin-grabić, OIB 52474282315</item>
    </izvorni_sadrzaj>
    <derivirana_varijabla naziv="DomainObject.Predmet.OstaliListNazivFormatedOIB_1">
      <item>Ena Karmazin-grabić, OIB 52474282315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GRENIS j.d.o.o.</izvorni_sadrzaj>
    <derivirana_varijabla naziv="DomainObject.Predmet.ProtustrankaIDrugi_1">GRENIS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GRENIS j.d.o.o., OIB 51764309026, Podsusedska aleja 10 A, 10000 Zagreb</izvorni_sadrzaj>
    <derivirana_varijabla naziv="DomainObject.Predmet.ProtustrankaIDrugiAdressOIB_1">GRENIS j.d.o.o., OIB 51764309026, Podsusedska aleja 10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GRENIS j.d.o.o.</item>
      <item>Ena Karmazin-grabić</item>
    </izvorni_sadrzaj>
    <derivirana_varijabla naziv="DomainObject.Predmet.SudioniciListNaziv_1">
      <item>FINA Regionalni centar Zagreb</item>
      <item>GRENIS j.d.o.o.</item>
      <item>Ena Karmazin-grabić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GRENIS j.d.o.o., OIB 51764309026, Podsusedska aleja 10 A,10000 Zagreb</item>
      <item>Ena Karmazin-grabić, OIB 52474282315, Podsusedska Aleja 10a,10000 Zagreb</item>
    </izvorni_sadrzaj>
    <derivirana_varijabla naziv="DomainObject.Predmet.SudioniciListAdressOIB_1">
      <item>FINA Regionalni centar Zagreb, OIB 85821130368, Trg svibanjskih žrtava 1995. 1,10000 Zagreb</item>
      <item>GRENIS j.d.o.o., OIB 51764309026, Podsusedska aleja 10 A,10000 Zagreb</item>
      <item>Ena Karmazin-grabić, OIB 52474282315, Podsusedska Aleja 10a,10000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51764309026</item>
      <item>, OIB 52474282315</item>
    </izvorni_sadrzaj>
    <derivirana_varijabla naziv="DomainObject.Predmet.SudioniciListNazivOIB_1">
      <item>, OIB 85821130368</item>
      <item>, OIB 51764309026</item>
      <item>, OIB 52474282315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492</properties:Words>
  <properties:Characters>2687</properties:Characters>
  <properties:Lines>93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2016-03-18T11:40:00Z</dcterms:created>
  <dc:creator>Korisnik</dc:creator>
  <cp:lastModifiedBy>Draženka Prpić</cp:lastModifiedBy>
  <cp:lastPrinted>2016-03-18T11:41:00Z</cp:lastPrinted>
  <dcterms:modified xmlns:xsi="http://www.w3.org/2001/XMLSchema-instance" xsi:type="dcterms:W3CDTF">2016-03-18T11:41:00Z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