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385ee" w14:paraId="1e385ee" w:rsidRDefault="00AB4602" w:rsidP="002415CA" w:rsidR="002415CA" w:rsidRPr="002415CA">
      <w:pPr>
        <w:pStyle w:val="NormaleSPIS"/>
        <w:ind w:firstLine="0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415CA" w:rsidRPr="002415CA">
        <w:rPr>
          <w:rFonts w:cs="Times New Roman"/>
        </w:rPr>
        <w:t xml:space="preserve">      REPUBLIKA HRVATSKA</w:t>
      </w:r>
    </w:p>
    <w:p w:rsidRDefault="002415CA" w:rsidP="002415CA" w:rsidR="002415CA" w:rsidRPr="002415CA">
      <w:pPr>
        <w:spacing w:after="0"/>
        <w:rPr>
          <w:rFonts w:cs="Times New Roman" w:eastAsia="Times New Roman"/>
          <w:lang w:eastAsia="hr-HR"/>
        </w:rPr>
      </w:pPr>
      <w:r w:rsidRPr="002415CA">
        <w:rPr>
          <w:rFonts w:cs="Times New Roman" w:eastAsia="Times New Roman"/>
          <w:lang w:eastAsia="hr-HR"/>
        </w:rPr>
        <w:t xml:space="preserve"> TRGOVAČKI SUD U ZAGREBU</w:t>
      </w:r>
    </w:p>
    <w:p w:rsidRDefault="002415CA" w:rsidP="002415CA" w:rsidR="002415CA" w:rsidRPr="002415CA">
      <w:pPr>
        <w:spacing w:after="0"/>
        <w:rPr>
          <w:rFonts w:cs="Times New Roman" w:eastAsia="Times New Roman"/>
          <w:lang w:eastAsia="hr-HR"/>
        </w:rPr>
      </w:pPr>
      <w:r w:rsidRPr="002415CA">
        <w:rPr>
          <w:rFonts w:cs="Times New Roman" w:eastAsia="Times New Roman"/>
          <w:lang w:eastAsia="hr-HR"/>
        </w:rPr>
        <w:t xml:space="preserve">       Stalna služba u Karlovcu </w:t>
      </w:r>
    </w:p>
    <w:p w:rsidRDefault="002415CA" w:rsidP="002415CA" w:rsidR="002415CA" w:rsidRPr="002415CA">
      <w:pPr>
        <w:spacing w:after="0"/>
        <w:rPr>
          <w:rFonts w:cs="Times New Roman" w:eastAsia="Times New Roman"/>
          <w:lang w:eastAsia="hr-HR"/>
        </w:rPr>
      </w:pPr>
      <w:r w:rsidRPr="002415CA">
        <w:rPr>
          <w:rFonts w:cs="Times New Roman" w:eastAsia="Times New Roman"/>
          <w:lang w:eastAsia="hr-HR"/>
        </w:rPr>
        <w:t>Karlovac, Trg hrvatskih branitelja 1/II</w:t>
      </w:r>
    </w:p>
    <w:p w:rsidRDefault="002415CA" w:rsidP="002415CA" w:rsidR="002415CA" w:rsidRPr="002415CA">
      <w:pPr>
        <w:spacing w:after="0"/>
        <w:rPr>
          <w:rFonts w:cs="Times New Roman" w:eastAsia="Times New Roman"/>
          <w:lang w:eastAsia="hr-HR"/>
        </w:rPr>
      </w:pPr>
    </w:p>
    <w:p w:rsidRDefault="002415CA" w:rsidP="002415CA" w:rsidR="002415CA" w:rsidRPr="002415CA">
      <w:pPr>
        <w:spacing w:after="0"/>
        <w:jc w:val="center"/>
        <w:rPr>
          <w:rFonts w:cs="Times New Roman" w:eastAsia="Times New Roman"/>
          <w:lang w:eastAsia="hr-HR"/>
        </w:rPr>
      </w:pPr>
      <w:r w:rsidRPr="002415CA">
        <w:rPr>
          <w:rFonts w:cs="Times New Roman" w:eastAsia="Times New Roman"/>
          <w:lang w:eastAsia="hr-HR"/>
        </w:rPr>
        <w:t>R E P U B L I K A   H R V A T S  K A</w:t>
      </w:r>
    </w:p>
    <w:p w:rsidRDefault="002415CA" w:rsidP="002415CA" w:rsidR="002415CA" w:rsidRPr="002415C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415CA" w:rsidP="002415CA" w:rsidR="002415CA" w:rsidRPr="002415CA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  <w:r w:rsidRPr="002415CA">
        <w:rPr>
          <w:rFonts w:cs="Times New Roman" w:eastAsia="Times New Roman"/>
          <w:lang w:eastAsia="hr-HR"/>
        </w:rPr>
        <w:tab/>
        <w:t>R J E Š E N J E</w:t>
      </w:r>
    </w:p>
    <w:p w:rsidRDefault="002415CA" w:rsidP="002415CA" w:rsidR="002415CA" w:rsidRPr="002415CA">
      <w:pPr>
        <w:spacing w:after="0"/>
        <w:rPr>
          <w:rFonts w:cs="Times New Roman" w:eastAsia="Times New Roman"/>
          <w:lang w:eastAsia="hr-HR"/>
        </w:rPr>
      </w:pPr>
    </w:p>
    <w:p w:rsidRDefault="002415CA" w:rsidP="002415CA" w:rsidR="002415CA" w:rsidRPr="002415CA">
      <w:pPr>
        <w:spacing w:after="0"/>
        <w:jc w:val="both"/>
        <w:rPr>
          <w:rFonts w:cs="Times New Roman" w:eastAsia="Times New Roman"/>
          <w:lang w:eastAsia="hr-HR"/>
        </w:rPr>
      </w:pPr>
      <w:r w:rsidRPr="002415CA">
        <w:rPr>
          <w:rFonts w:cs="Times New Roman" w:eastAsia="Times New Roman"/>
          <w:lang w:eastAsia="hr-HR"/>
        </w:rPr>
        <w:tab/>
        <w:t>TRGOVAČKI SUD U ZAGREBU, Stalna služba u Karlovcu, po sucu Jadranki Mađeruh, kao stečajnom sucu, u stečajnom postupku nad dužnikom KARTEA EXCLUSIV d.o.o., Zagreb, Bijenik 49, OIB: 81893840231, 24. siječnja 2018.</w:t>
      </w:r>
    </w:p>
    <w:p w:rsidRDefault="002415CA" w:rsidP="002415CA" w:rsidR="002415CA" w:rsidRPr="002415CA">
      <w:pPr>
        <w:spacing w:after="0"/>
        <w:rPr>
          <w:rFonts w:cs="Times New Roman" w:eastAsia="Times New Roman"/>
          <w:lang w:eastAsia="hr-HR"/>
        </w:rPr>
      </w:pPr>
    </w:p>
    <w:p w:rsidRDefault="002415CA" w:rsidP="002415CA" w:rsidR="002415CA" w:rsidRPr="002415CA">
      <w:pPr>
        <w:spacing w:after="0"/>
        <w:jc w:val="center"/>
        <w:rPr>
          <w:rFonts w:cs="Times New Roman" w:eastAsia="Times New Roman"/>
          <w:lang w:eastAsia="hr-HR"/>
        </w:rPr>
      </w:pPr>
      <w:r w:rsidRPr="002415CA">
        <w:rPr>
          <w:rFonts w:cs="Times New Roman" w:eastAsia="Times New Roman"/>
          <w:lang w:eastAsia="hr-HR"/>
        </w:rPr>
        <w:t>r i j e š i o   j e</w:t>
      </w:r>
    </w:p>
    <w:p w:rsidRDefault="002415CA" w:rsidP="002415CA" w:rsidR="002415CA" w:rsidRPr="002415C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415CA" w:rsidP="002415CA" w:rsidR="002415CA" w:rsidRPr="002415CA">
      <w:pPr>
        <w:spacing w:after="0"/>
        <w:rPr>
          <w:rFonts w:cs="Times New Roman" w:eastAsia="Times New Roman"/>
          <w:lang w:eastAsia="hr-HR"/>
        </w:rPr>
      </w:pPr>
    </w:p>
    <w:p w:rsidRDefault="002415CA" w:rsidP="002415CA" w:rsidR="002415CA" w:rsidRPr="002415CA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b/>
          <w:lang w:eastAsia="hr-HR"/>
        </w:rPr>
      </w:pPr>
      <w:r w:rsidRPr="002415CA">
        <w:rPr>
          <w:rFonts w:cs="Times New Roman" w:eastAsia="Times New Roman"/>
          <w:lang w:eastAsia="hr-HR"/>
        </w:rPr>
        <w:t>Privremenom stečajnom upravitelju Krešimiru Fučkaru, Sladojevci, Braće Radića 63, OIB: 01195634741, određuje se jednokratna nagrada za poslove obavljene u prethodnom postupku u iznosu od 3.000,00 kn bruto, i naknada troškova u iznosu od 96,30 kn</w:t>
      </w:r>
    </w:p>
    <w:p w:rsidRDefault="002415CA" w:rsidP="002415CA" w:rsidR="002415CA" w:rsidRPr="002415CA">
      <w:pPr>
        <w:spacing w:after="0"/>
        <w:ind w:left="1068"/>
        <w:contextualSpacing/>
        <w:jc w:val="both"/>
        <w:rPr>
          <w:rFonts w:cs="Times New Roman" w:eastAsia="Times New Roman"/>
          <w:b/>
          <w:lang w:eastAsia="hr-HR"/>
        </w:rPr>
      </w:pPr>
    </w:p>
    <w:p w:rsidRDefault="002415CA" w:rsidP="002415CA" w:rsidR="002415CA" w:rsidRPr="002415CA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b/>
          <w:lang w:eastAsia="hr-HR"/>
        </w:rPr>
      </w:pPr>
      <w:r w:rsidRPr="002415CA">
        <w:rPr>
          <w:rFonts w:cs="Times New Roman" w:eastAsia="Times New Roman"/>
          <w:lang w:eastAsia="hr-HR"/>
        </w:rPr>
        <w:t>Nalaže se računovodstvu ovog suda da privremenom stečajnom upravitelju Krešimiru Fučkaru, Sladojevci, Braće Radića 63, OIB: 01195634741, isplati po pravomoćnosti ovog rješenja iznos iz točke 1. ovog rješenja na žiro račun IBAN: HR1925000093120506790, na teret Fonda za namirenje troškova stečajnog postupka.</w:t>
      </w:r>
    </w:p>
    <w:p w:rsidRDefault="002415CA" w:rsidP="002415CA" w:rsidR="002415CA" w:rsidRPr="002415CA">
      <w:pPr>
        <w:spacing w:after="0"/>
        <w:ind w:left="1068"/>
        <w:contextualSpacing/>
        <w:jc w:val="both"/>
        <w:rPr>
          <w:rFonts w:cs="Times New Roman" w:eastAsia="Times New Roman"/>
          <w:b/>
          <w:lang w:eastAsia="hr-HR"/>
        </w:rPr>
      </w:pPr>
    </w:p>
    <w:p w:rsidRDefault="002415CA" w:rsidP="002415CA" w:rsidR="002415CA" w:rsidRPr="002415CA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2415CA" w:rsidP="002415CA" w:rsidR="002415CA" w:rsidRPr="002415CA">
      <w:pPr>
        <w:spacing w:after="0"/>
        <w:jc w:val="center"/>
        <w:rPr>
          <w:rFonts w:cs="Times New Roman" w:eastAsia="Times New Roman"/>
          <w:lang w:eastAsia="hr-HR"/>
        </w:rPr>
      </w:pPr>
      <w:r w:rsidRPr="002415CA">
        <w:rPr>
          <w:rFonts w:cs="Times New Roman" w:eastAsia="Times New Roman"/>
          <w:lang w:eastAsia="hr-HR"/>
        </w:rPr>
        <w:t>Obrazloženje</w:t>
      </w:r>
    </w:p>
    <w:p w:rsidRDefault="002415CA" w:rsidP="002415CA" w:rsidR="002415CA" w:rsidRPr="002415CA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2415CA" w:rsidP="002415CA" w:rsidR="002415CA" w:rsidRPr="002415CA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2415CA" w:rsidP="002415CA" w:rsidR="002415CA" w:rsidRPr="002415C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415CA">
        <w:rPr>
          <w:rFonts w:cs="Times New Roman" w:eastAsia="Times New Roman"/>
          <w:lang w:eastAsia="hr-HR"/>
        </w:rPr>
        <w:t>Rješenjem ovog suda posl. broj St-3617/16 od 7. studenog 2017. imenovana je za privremenog stečajnog upravitelja Krešimir Fučkar, Sladojevci, Braće Radića 63, OIB: 01195634741.</w:t>
      </w:r>
    </w:p>
    <w:p w:rsidRDefault="002415CA" w:rsidP="002415CA" w:rsidR="002415CA" w:rsidRPr="002415C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415CA" w:rsidP="002415CA" w:rsidR="002415CA" w:rsidRPr="002415C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415CA">
        <w:rPr>
          <w:rFonts w:cs="Times New Roman" w:eastAsia="Times New Roman"/>
          <w:lang w:eastAsia="hr-HR"/>
        </w:rPr>
        <w:t>Privremeni stečajni upravitelj je podneskom od 22. siječnja 2018. predložio da mu sud odredi nagradu za rad i naknadu troškova.</w:t>
      </w:r>
    </w:p>
    <w:p w:rsidRDefault="002415CA" w:rsidP="002415CA" w:rsidR="002415CA" w:rsidRPr="002415C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415CA" w:rsidP="002415CA" w:rsidR="002415CA" w:rsidRPr="002415C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415CA">
        <w:rPr>
          <w:rFonts w:cs="Times New Roman" w:eastAsia="Times New Roman"/>
          <w:lang w:eastAsia="hr-HR"/>
        </w:rPr>
        <w:t>Nagrada za rad privremenom stečajnom upravitelju određena je u skladu s čl. 4. st. 1. Uredbe o kriterijima i načinu obračuna i plaćanja nagrade stečajnim upraviteljima (Narodne novine broj 105/15), kao i čl. 94. st. 1. i 2. Stečajnog zakona (Narodne novine 71/15, 104/17, dalje:SZ) vodeći računa o složenosti poslova koje je obavio.</w:t>
      </w:r>
    </w:p>
    <w:p w:rsidRDefault="002415CA" w:rsidP="002415CA" w:rsidR="002415CA" w:rsidRPr="002415C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415CA" w:rsidP="002415CA" w:rsidR="002415CA" w:rsidRPr="002415C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415CA">
        <w:rPr>
          <w:rFonts w:cs="Times New Roman" w:eastAsia="Times New Roman"/>
          <w:lang w:eastAsia="hr-HR"/>
        </w:rPr>
        <w:lastRenderedPageBreak/>
        <w:t>Troškovi privremenog stečajnog  upravitelja odnose se na poštarinu u iznosu od 42,05 kn, trošak usluge FINA-e u iznosu od 17,75 kn i putni trošak u iznosu od 36,00 kn, odnosno ukupno 96,30 kn. Navedene troškove sud smatra opravdanima.</w:t>
      </w:r>
    </w:p>
    <w:p w:rsidRDefault="002415CA" w:rsidP="002415CA" w:rsidR="002415CA" w:rsidRPr="002415C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415CA" w:rsidP="002415CA" w:rsidR="002415CA" w:rsidRPr="002415C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415CA">
        <w:rPr>
          <w:rFonts w:cs="Times New Roman" w:eastAsia="Times New Roman"/>
          <w:lang w:eastAsia="hr-HR"/>
        </w:rPr>
        <w:t>Slijedom navedenog odlučeno je kao u izreci rješenja.</w:t>
      </w:r>
    </w:p>
    <w:p w:rsidRDefault="002415CA" w:rsidP="002415CA" w:rsidR="002415CA" w:rsidRPr="002415C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415CA" w:rsidP="002415CA" w:rsidR="002415CA" w:rsidRPr="002415CA">
      <w:pPr>
        <w:spacing w:after="0"/>
        <w:jc w:val="both"/>
        <w:rPr>
          <w:rFonts w:cs="Times New Roman" w:eastAsia="Times New Roman"/>
          <w:lang w:eastAsia="hr-HR"/>
        </w:rPr>
      </w:pPr>
    </w:p>
    <w:p w:rsidRDefault="002415CA" w:rsidP="002415CA" w:rsidR="002415CA" w:rsidRPr="002415CA">
      <w:pPr>
        <w:spacing w:after="0"/>
        <w:jc w:val="center"/>
        <w:rPr>
          <w:rFonts w:cs="Times New Roman" w:eastAsia="Times New Roman"/>
          <w:lang w:eastAsia="hr-HR"/>
        </w:rPr>
      </w:pPr>
      <w:r w:rsidRPr="002415CA">
        <w:rPr>
          <w:rFonts w:cs="Times New Roman" w:eastAsia="Times New Roman"/>
          <w:lang w:eastAsia="hr-HR"/>
        </w:rPr>
        <w:t>U Karlovcu 24. siječnja 2018.</w:t>
      </w:r>
    </w:p>
    <w:p w:rsidRDefault="002415CA" w:rsidP="002415CA" w:rsidR="002415CA" w:rsidRPr="002415CA">
      <w:pPr>
        <w:spacing w:after="0"/>
        <w:jc w:val="both"/>
        <w:rPr>
          <w:rFonts w:cs="Times New Roman" w:eastAsia="Times New Roman"/>
          <w:lang w:eastAsia="hr-HR"/>
        </w:rPr>
      </w:pPr>
    </w:p>
    <w:p w:rsidRDefault="002415CA" w:rsidP="002415CA" w:rsidR="002415CA" w:rsidRPr="002415CA">
      <w:pPr>
        <w:spacing w:after="0"/>
        <w:ind w:left="7080"/>
        <w:jc w:val="both"/>
        <w:rPr>
          <w:rFonts w:cs="Times New Roman" w:eastAsia="Times New Roman"/>
          <w:lang w:eastAsia="hr-HR"/>
        </w:rPr>
      </w:pPr>
      <w:r w:rsidRPr="002415CA">
        <w:rPr>
          <w:rFonts w:cs="Times New Roman" w:eastAsia="Times New Roman"/>
          <w:lang w:eastAsia="hr-HR"/>
        </w:rPr>
        <w:t xml:space="preserve">   Stečajni sudac:</w:t>
      </w:r>
    </w:p>
    <w:p w:rsidRDefault="002415CA" w:rsidP="002415CA" w:rsidR="002415CA" w:rsidRPr="002415CA">
      <w:pPr>
        <w:spacing w:after="0"/>
        <w:jc w:val="both"/>
        <w:rPr>
          <w:rFonts w:cs="Times New Roman" w:eastAsia="Times New Roman"/>
          <w:lang w:eastAsia="hr-HR"/>
        </w:rPr>
      </w:pPr>
      <w:r w:rsidRPr="002415CA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Jadranka Mađeruh,v.r.</w:t>
      </w:r>
    </w:p>
    <w:p w:rsidRDefault="002415CA" w:rsidP="002415CA" w:rsidR="002415CA" w:rsidRPr="002415CA">
      <w:pPr>
        <w:spacing w:after="0"/>
        <w:jc w:val="both"/>
        <w:rPr>
          <w:rFonts w:cs="Times New Roman" w:eastAsia="Times New Roman"/>
          <w:lang w:eastAsia="hr-HR"/>
        </w:rPr>
      </w:pPr>
    </w:p>
    <w:p w:rsidRDefault="002415CA" w:rsidP="002415CA" w:rsidR="002415CA" w:rsidRPr="002415CA">
      <w:pPr>
        <w:spacing w:after="0"/>
        <w:jc w:val="right"/>
        <w:rPr>
          <w:rFonts w:cs="Times New Roman" w:eastAsia="Times New Roman"/>
          <w:lang w:eastAsia="hr-HR"/>
        </w:rPr>
      </w:pPr>
      <w:r w:rsidRPr="002415CA">
        <w:rPr>
          <w:rFonts w:cs="Times New Roman" w:eastAsia="Times New Roman"/>
          <w:lang w:eastAsia="hr-HR"/>
        </w:rPr>
        <w:t>Za točnost otpravka-ovlašteni službenik:</w:t>
      </w:r>
    </w:p>
    <w:p w:rsidRDefault="002415CA" w:rsidP="002415CA" w:rsidR="002415CA" w:rsidRPr="002415CA">
      <w:pPr>
        <w:spacing w:after="0"/>
        <w:ind w:firstLine="708" w:left="4248"/>
        <w:jc w:val="center"/>
        <w:rPr>
          <w:rFonts w:cs="Times New Roman" w:eastAsia="Times New Roman"/>
          <w:lang w:eastAsia="hr-HR"/>
        </w:rPr>
      </w:pPr>
      <w:r w:rsidRPr="002415CA">
        <w:rPr>
          <w:rFonts w:cs="Times New Roman" w:eastAsia="Times New Roman"/>
          <w:lang w:eastAsia="hr-HR"/>
        </w:rPr>
        <w:t>Draženka Prpić</w:t>
      </w:r>
    </w:p>
    <w:p w:rsidRDefault="002415CA" w:rsidP="002415CA" w:rsidR="002415CA" w:rsidRPr="002415CA">
      <w:pPr>
        <w:spacing w:after="0"/>
        <w:ind w:firstLine="708" w:left="4248"/>
        <w:jc w:val="center"/>
        <w:rPr>
          <w:rFonts w:cs="Times New Roman" w:eastAsia="Times New Roman"/>
          <w:lang w:eastAsia="hr-HR"/>
        </w:rPr>
      </w:pPr>
    </w:p>
    <w:p w:rsidRDefault="002415CA" w:rsidP="002415CA" w:rsidR="002415CA" w:rsidRPr="002415CA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2415CA">
        <w:rPr>
          <w:rFonts w:cs="Times New Roman" w:eastAsia="Times New Roman"/>
          <w:lang w:eastAsia="hr-HR"/>
        </w:rPr>
        <w:t>PRAVNA POUKA:</w:t>
      </w:r>
    </w:p>
    <w:p w:rsidRDefault="002415CA" w:rsidP="002415CA" w:rsidR="002415CA" w:rsidRPr="002415CA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2415CA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</w:p>
    <w:p w:rsidRDefault="002415CA" w:rsidP="002415CA" w:rsidR="002415CA" w:rsidRPr="002415CA">
      <w:pPr>
        <w:spacing w:after="0"/>
        <w:ind w:firstLine="708" w:left="4248"/>
        <w:jc w:val="center"/>
        <w:rPr>
          <w:rFonts w:cs="Times New Roman" w:eastAsia="Times New Roman"/>
          <w:lang w:eastAsia="hr-HR"/>
        </w:rPr>
      </w:pPr>
    </w:p>
    <w:sectPr w:rsidSect="0032366B" w:rsidR="002415CA" w:rsidRPr="002415CA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63391609"/>
      <w:docPartObj>
        <w:docPartGallery w:val="Page Numbers (Top of Page)"/>
        <w:docPartUnique/>
      </w:docPartObj>
    </w:sdtPr>
    <w:sdtContent>
      <w:p w:rsidRDefault="002415CA" w:rsidR="002415C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2415CA" w:rsidR="008333A9">
    <w:pPr>
      <w:pStyle w:val="Zaglavlje"/>
    </w:pPr>
    <w:r>
      <w:t>1 St-3617/16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3C07F6B"/>
    <w:multiLevelType w:val="hybridMultilevel"/>
    <w:tmpl w:val="822A12C6"/>
    <w:lvl w:tplc="6C522624" w:ilvl="0">
      <w:start w:val="1"/>
      <w:numFmt w:val="decimal"/>
      <w:lvlText w:val="%1."/>
      <w:lvlJc w:val="left"/>
      <w:pPr>
        <w:ind w:hanging="360" w:left="1068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6FC52D1D"/>
    <w:multiLevelType w:val="hybridMultilevel"/>
    <w:tmpl w:val="1354F97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15CA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129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siječnja 2018.</izvorni_sadrzaj>
    <derivirana_varijabla naziv="DomainObject.DatumDonosenjaOdluke_1">24.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St-3617/2016-29</izvorni_sadrzaj>
    <derivirana_varijabla naziv="DomainObject.Oznaka_1">St-3617/2016-29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3617</izvorni_sadrzaj>
    <derivirana_varijabla naziv="DomainObject.Predmet.Broj_1">3617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St-3617/2016</izvorni_sadrzaj>
    <derivirana_varijabla naziv="DomainObject.Predmet.OznakaBroj_1">St-3617/2016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KARTEA EXCLUSIV d.o.o. zastupanog po punomoćniku Zlatko Almaši</izvorni_sadrzaj>
    <derivirana_varijabla naziv="DomainObject.Predmet.ProtustrankaFormated_1">  KARTEA EXCLUSIV d.o.o. zastupanog po punomoćniku Zlatko Almaši</derivirana_varijabla>
  </DomainObject.Predmet.ProtustrankaFormated>
  <DomainObject.Predmet.ProtustrankaFormatedOIB>
    <izvorni_sadrzaj>  KARTEA EXCLUSIV d.o.o., OIB 81893840231 zastupanog po punomoćniku Zlatko Almaši</izvorni_sadrzaj>
    <derivirana_varijabla naziv="DomainObject.Predmet.ProtustrankaFormatedOIB_1">  KARTEA EXCLUSIV d.o.o., OIB 81893840231 zastupanog po punomoćniku Zlatko Almaši</derivirana_varijabla>
  </DomainObject.Predmet.ProtustrankaFormatedOIB>
  <DomainObject.Predmet.ProtustrankaFormatedWithAdress>
    <izvorni_sadrzaj> KARTEA EXCLUSIV d.o.o., Bijenik 49, 10000 Zagreb zastupanog po punomoćniku Zlatko Almaši</izvorni_sadrzaj>
    <derivirana_varijabla naziv="DomainObject.Predmet.ProtustrankaFormatedWithAdress_1"> KARTEA EXCLUSIV d.o.o., Bijenik 49, 10000 Zagreb zastupanog po punomoćniku Zlatko Almaši</derivirana_varijabla>
  </DomainObject.Predmet.ProtustrankaFormatedWithAdress>
  <DomainObject.Predmet.ProtustrankaFormatedWithAdressOIB>
    <izvorni_sadrzaj> KARTEA EXCLUSIV d.o.o., OIB 81893840231, Bijenik 49, 10000 Zagreb zastupanog po punomoćniku Zlatko Almaši</izvorni_sadrzaj>
    <derivirana_varijabla naziv="DomainObject.Predmet.ProtustrankaFormatedWithAdressOIB_1"> KARTEA EXCLUSIV d.o.o., OIB 81893840231, Bijenik 49, 10000 Zagreb zastupanog po punomoćniku Zlatko Almaši</derivirana_varijabla>
  </DomainObject.Predmet.ProtustrankaFormatedWithAdressOIB>
  <DomainObject.Predmet.ProtustrankaWithAdress>
    <izvorni_sadrzaj>KARTEA EXCLUSIV d.o.o. Bijenik 49, 10000 Zagreb</izvorni_sadrzaj>
    <derivirana_varijabla naziv="DomainObject.Predmet.ProtustrankaWithAdress_1">KARTEA EXCLUSIV d.o.o. Bijenik 49, 10000 Zagreb</derivirana_varijabla>
  </DomainObject.Predmet.ProtustrankaWithAdress>
  <DomainObject.Predmet.ProtustrankaWithAdressOIB>
    <izvorni_sadrzaj>KARTEA EXCLUSIV d.o.o., OIB 81893840231, Bijenik 49, 10000 Zagreb</izvorni_sadrzaj>
    <derivirana_varijabla naziv="DomainObject.Predmet.ProtustrankaWithAdressOIB_1">KARTEA EXCLUSIV d.o.o., OIB 81893840231, Bijenik 49, 10000 Zagreb</derivirana_varijabla>
  </DomainObject.Predmet.ProtustrankaWithAdressOIB>
  <DomainObject.Predmet.ProtustrankaNazivFormated>
    <izvorni_sadrzaj>KARTEA EXCLUSIV d.o.o.</izvorni_sadrzaj>
    <derivirana_varijabla naziv="DomainObject.Predmet.ProtustrankaNazivFormated_1">KARTEA EXCLUSIV d.o.o.</derivirana_varijabla>
  </DomainObject.Predmet.ProtustrankaNazivFormated>
  <DomainObject.Predmet.ProtustrankaNazivFormatedOIB>
    <izvorni_sadrzaj>KARTEA EXCLUSIV d.o.o., OIB 81893840231</izvorni_sadrzaj>
    <derivirana_varijabla naziv="DomainObject.Predmet.ProtustrankaNazivFormatedOIB_1">KARTEA EXCLUSIV d.o.o., OIB 81893840231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KARTEA EXCLUSIV d.o.o. zastupanog po punomoćniku Zlatko Almaši</item>
    </izvorni_sadrzaj>
    <derivirana_varijabla naziv="DomainObject.Predmet.ProtuStrankaListFormated_1">
      <item>KARTEA EXCLUSIV d.o.o. zastupanog po punomoćniku Zlatko Almaši</item>
    </derivirana_varijabla>
  </DomainObject.Predmet.ProtuStrankaListFormated>
  <DomainObject.Predmet.ProtuStrankaListFormatedOIB>
    <izvorni_sadrzaj>
      <item>KARTEA EXCLUSIV d.o.o., OIB 81893840231 zastupanog po punomoćniku Zlatko Almaši</item>
    </izvorni_sadrzaj>
    <derivirana_varijabla naziv="DomainObject.Predmet.ProtuStrankaListFormatedOIB_1">
      <item>KARTEA EXCLUSIV d.o.o., OIB 81893840231 zastupanog po punomoćniku Zlatko Almaši</item>
    </derivirana_varijabla>
  </DomainObject.Predmet.ProtuStrankaListFormatedOIB>
  <DomainObject.Predmet.ProtuStrankaListFormatedWithAdress>
    <izvorni_sadrzaj>
      <item>KARTEA EXCLUSIV d.o.o., Bijenik 49, 10000 Zagreb zastupanog po punomoćniku Zlatko Almaši</item>
    </izvorni_sadrzaj>
    <derivirana_varijabla naziv="DomainObject.Predmet.ProtuStrankaListFormatedWithAdress_1">
      <item>KARTEA EXCLUSIV d.o.o., Bijenik 49, 10000 Zagreb zastupanog po punomoćniku Zlatko Almaši</item>
    </derivirana_varijabla>
  </DomainObject.Predmet.ProtuStrankaListFormatedWithAdress>
  <DomainObject.Predmet.ProtuStrankaListFormatedWithAdressOIB>
    <izvorni_sadrzaj>
      <item>KARTEA EXCLUSIV d.o.o., OIB 81893840231, Bijenik 49, 10000 Zagreb zastupanog po punomoćniku Zlatko Almaši</item>
    </izvorni_sadrzaj>
    <derivirana_varijabla naziv="DomainObject.Predmet.ProtuStrankaListFormatedWithAdressOIB_1">
      <item>KARTEA EXCLUSIV d.o.o., OIB 81893840231, Bijenik 49, 10000 Zagreb zastupanog po punomoćniku Zlatko Almaši</item>
    </derivirana_varijabla>
  </DomainObject.Predmet.ProtuStrankaListFormatedWithAdressOIB>
  <DomainObject.Predmet.ProtuStrankaListNazivFormated>
    <izvorni_sadrzaj>
      <item>KARTEA EXCLUSIV d.o.o.</item>
    </izvorni_sadrzaj>
    <derivirana_varijabla naziv="DomainObject.Predmet.ProtuStrankaListNazivFormated_1">
      <item>KARTEA EXCLUSIV d.o.o.</item>
    </derivirana_varijabla>
  </DomainObject.Predmet.ProtuStrankaListNazivFormated>
  <DomainObject.Predmet.ProtuStrankaListNazivFormatedOIB>
    <izvorni_sadrzaj>
      <item>KARTEA EXCLUSIV d.o.o., OIB 81893840231</item>
    </izvorni_sadrzaj>
    <derivirana_varijabla naziv="DomainObject.Predmet.ProtuStrankaListNazivFormatedOIB_1">
      <item>KARTEA EXCLUSIV d.o.o., OIB 81893840231</item>
    </derivirana_varijabla>
  </DomainObject.Predmet.ProtuStrankaListNazivFormatedOIB>
  <DomainObject.Predmet.OstaliListFormated>
    <izvorni_sadrzaj>
      <item>Zlatko Almaši punomoćnik sudionika u postupku KARTEA EXCLUSIV d.o.o.</item>
    </izvorni_sadrzaj>
    <derivirana_varijabla naziv="DomainObject.Predmet.OstaliListFormated_1">
      <item>Zlatko Almaši punomoćnik sudionika u postupku KARTEA EXCLUSIV d.o.o.</item>
    </derivirana_varijabla>
  </DomainObject.Predmet.OstaliListFormated>
  <DomainObject.Predmet.OstaliListFormatedOIB>
    <izvorni_sadrzaj>
      <item>Zlatko Almaši, OIB 75919788786 punomoćnik sudionika u postupku KARTEA EXCLUSIV d.o.o.</item>
    </izvorni_sadrzaj>
    <derivirana_varijabla naziv="DomainObject.Predmet.OstaliListFormatedOIB_1">
      <item>Zlatko Almaši, OIB 75919788786 punomoćnik sudionika u postupku KARTEA EXCLUSIV d.o.o.</item>
    </derivirana_varijabla>
  </DomainObject.Predmet.OstaliListFormatedOIB>
  <DomainObject.Predmet.OstaliListFormatedWithAdress>
    <izvorni_sadrzaj>
      <item>Zlatko Almaši, Bijenik 49, 10000 Zagreb punomoćnik sudionika u postupku KARTEA EXCLUSIV d.o.o.</item>
    </izvorni_sadrzaj>
    <derivirana_varijabla naziv="DomainObject.Predmet.OstaliListFormatedWithAdress_1">
      <item>Zlatko Almaši, Bijenik 49, 10000 Zagreb punomoćnik sudionika u postupku KARTEA EXCLUSIV d.o.o.</item>
    </derivirana_varijabla>
  </DomainObject.Predmet.OstaliListFormatedWithAdress>
  <DomainObject.Predmet.OstaliListFormatedWithAdressOIB>
    <izvorni_sadrzaj>
      <item>Zlatko Almaši, OIB 75919788786, Bijenik 49, 10000 Zagreb punomoćnik sudionika u postupku KARTEA EXCLUSIV d.o.o.</item>
    </izvorni_sadrzaj>
    <derivirana_varijabla naziv="DomainObject.Predmet.OstaliListFormatedWithAdressOIB_1">
      <item>Zlatko Almaši, OIB 75919788786, Bijenik 49, 10000 Zagreb punomoćnik sudionika u postupku KARTEA EXCLUSIV d.o.o.</item>
    </derivirana_varijabla>
  </DomainObject.Predmet.OstaliListFormatedWithAdressOIB>
  <DomainObject.Predmet.OstaliListNazivFormated>
    <izvorni_sadrzaj>
      <item>Zlatko Almaši</item>
    </izvorni_sadrzaj>
    <derivirana_varijabla naziv="DomainObject.Predmet.OstaliListNazivFormated_1">
      <item>Zlatko Almaši</item>
    </derivirana_varijabla>
  </DomainObject.Predmet.OstaliListNazivFormated>
  <DomainObject.Predmet.OstaliListNazivFormatedOIB>
    <izvorni_sadrzaj>
      <item>Zlatko Almaši, OIB 75919788786</item>
    </izvorni_sadrzaj>
    <derivirana_varijabla naziv="DomainObject.Predmet.OstaliListNazivFormatedOIB_1">
      <item>Zlatko Almaši, OIB 75919788786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2018.</izvorni_sadrzaj>
    <derivirana_varijabla naziv="DomainObject.Datum_1">24. siječnja 2018.</derivirana_varijabla>
  </DomainObject.Datum>
  <DomainObject.PoslovniBrojDokumenta>
    <izvorni_sadrzaj>St-3617/2016-29</izvorni_sadrzaj>
    <derivirana_varijabla naziv="DomainObject.PoslovniBrojDokumenta_1">St-3617/2016-29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KARTEA EXCLUSIV d.o.o.</izvorni_sadrzaj>
    <derivirana_varijabla naziv="DomainObject.Predmet.ProtustrankaIDrugi_1">KARTEA EXCLUSIV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KARTEA EXCLUSIV d.o.o., OIB 81893840231, Bijenik 49, 10000 Zagreb</izvorni_sadrzaj>
    <derivirana_varijabla naziv="DomainObject.Predmet.ProtustrankaIDrugiAdressOIB_1">KARTEA EXCLUSIV d.o.o., OIB 81893840231, Bijenik 49,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KARTEA EXCLUSIV d.o.o.</item>
      <item>Zlatko Almaši</item>
    </izvorni_sadrzaj>
    <derivirana_varijabla naziv="DomainObject.Predmet.SudioniciListNaziv_1">
      <item>FINA Regionalni centar Zagreb</item>
      <item>KARTEA EXCLUSIV d.o.o.</item>
      <item>Zlatko Almaši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KARTEA EXCLUSIV d.o.o., OIB 81893840231, Bijenik 49,10000 Zagreb</item>
      <item>Zlatko Almaši, OIB 75919788786, Bijenik 49,10000 Zagreb</item>
    </izvorni_sadrzaj>
    <derivirana_varijabla naziv="DomainObject.Predmet.SudioniciListAdressOIB_1">
      <item>FINA Regionalni centar Zagreb, OIB 85821130368, Trg svibanjskih žrtava 1995. br. 1,10000 Zagreb</item>
      <item>KARTEA EXCLUSIV d.o.o., OIB 81893840231, Bijenik 49,10000 Zagreb</item>
      <item>Zlatko Almaši, OIB 75919788786, Bijenik 49,10000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492A7B2-EF6C-4454-92BF-3C1A06EA193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350</properties:Words>
  <properties:Characters>1857</properties:Characters>
  <properties:Lines>62</properties:Lines>
  <properties:Paragraphs>23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2319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2018-01-24T09:31:00Z</cp:lastPrinted>
  <dcterms:modified xmlns:xsi="http://www.w3.org/2001/XMLSchema-instance" xsi:type="dcterms:W3CDTF">2018-01-24T09:31:00Z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St-3617/2016-29 / Odluka - Rješenje - određivanje nagrade stečajnom upravitelju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