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6df0" w14:paraId="8676df0" w:rsidRDefault="00AB4602" w:rsidP="00124DD1" w:rsidR="00124DD1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4DD1">
        <w:rPr>
          <w:sz w:val="20"/>
          <w:szCs w:val="20"/>
        </w:rPr>
        <w:t xml:space="preserve">                                                                            Obrazac 20.</w:t>
      </w:r>
    </w:p>
    <w:p w:rsidRDefault="00124DD1" w:rsidP="00124DD1" w:rsidR="00124DD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124DD1" w:rsidP="00124DD1" w:rsidR="00124DD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124DD1" w:rsidP="00124DD1" w:rsidR="00124DD1">
      <w:pPr>
        <w:rPr>
          <w:sz w:val="20"/>
          <w:szCs w:val="20"/>
        </w:rPr>
      </w:pPr>
    </w:p>
    <w:p w:rsidRDefault="00124DD1" w:rsidP="00124DD1" w:rsidR="00124DD1">
      <w:r>
        <w:t xml:space="preserve">                                       IZVJEŠĆE STEČAJNOG UPRAVITELJA O TIJEKU</w:t>
      </w:r>
    </w:p>
    <w:p w:rsidRDefault="00124DD1" w:rsidP="00124DD1" w:rsidR="00124DD1">
      <w:r>
        <w:t xml:space="preserve">                                    STEČAJNOG POSTUPKA I STANJU STEČAJNE MASE</w:t>
      </w:r>
    </w:p>
    <w:p w:rsidRDefault="00124DD1" w:rsidP="00124DD1" w:rsidR="00124DD1"/>
    <w:p w:rsidRDefault="00124DD1" w:rsidP="00124DD1" w:rsidR="00124DD1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124DD1" w:rsidP="00124DD1" w:rsidR="00124DD1">
      <w:pPr>
        <w:rPr>
          <w:b/>
        </w:rPr>
      </w:pPr>
      <w:r>
        <w:t xml:space="preserve">Poslovni broj spisa: </w:t>
      </w:r>
      <w:r>
        <w:rPr>
          <w:b/>
        </w:rPr>
        <w:t>St-1369/2016</w:t>
      </w:r>
    </w:p>
    <w:p w:rsidRDefault="00124DD1" w:rsidP="00124DD1" w:rsidR="00124DD1">
      <w:pPr>
        <w:ind w:right="-425"/>
        <w:rPr>
          <w:b/>
        </w:rPr>
      </w:pPr>
      <w:r>
        <w:t xml:space="preserve">Dužnik: </w:t>
      </w:r>
      <w:r>
        <w:rPr>
          <w:b/>
        </w:rPr>
        <w:t xml:space="preserve">GEO GRADNJA 2010  d.o.o. u stečaju, </w:t>
      </w:r>
      <w:proofErr w:type="spellStart"/>
      <w:r>
        <w:rPr>
          <w:b/>
        </w:rPr>
        <w:t>Kajfešov</w:t>
      </w:r>
      <w:proofErr w:type="spellEnd"/>
      <w:r>
        <w:rPr>
          <w:b/>
        </w:rPr>
        <w:t xml:space="preserve"> brijeg 4, Zagreb, OIB 88566206716</w:t>
      </w:r>
    </w:p>
    <w:p w:rsidRDefault="00124DD1" w:rsidP="00124DD1" w:rsidR="00124DD1">
      <w:pPr>
        <w:ind w:right="-425"/>
      </w:pPr>
    </w:p>
    <w:p w:rsidRDefault="00124DD1" w:rsidP="00124DD1" w:rsidR="00124DD1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124DD1" w:rsidP="00124DD1" w:rsidR="00124DD1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GEO GRADNJA 2010 d.o.o.</w:t>
      </w:r>
      <w:r>
        <w:t xml:space="preserve"> </w:t>
      </w:r>
      <w:r>
        <w:t xml:space="preserve">u stečaju iz Zagreba, </w:t>
      </w:r>
      <w:proofErr w:type="spellStart"/>
      <w:r>
        <w:t>Kajfešov</w:t>
      </w:r>
      <w:proofErr w:type="spellEnd"/>
      <w:r>
        <w:t xml:space="preserve"> brijeg 4, podnosi stečajnom sudu ovo izvješće o tijeku stečajnog postupka i stanju stečajne mase na dan 07.03.2018. godine.</w:t>
      </w:r>
    </w:p>
    <w:p w:rsidRDefault="00124DD1" w:rsidP="00124DD1" w:rsidR="00124DD1">
      <w:pPr>
        <w:ind w:right="-425"/>
      </w:pPr>
      <w:r>
        <w:t>U dosadašnjem tijeku stečajnog postupka (na dan 07.03.2018.) ukupni dužnikov priliv iznosio je</w:t>
      </w:r>
      <w:r>
        <w:t xml:space="preserve"> </w:t>
      </w:r>
      <w:r>
        <w:t>375.810,59 kuna i odnosio se na priliv od najamnine s režijama (362.810,52 kuna), te uplatu od strane TS u Bjelovaru (13.000,00 kuna).</w:t>
      </w:r>
    </w:p>
    <w:p w:rsidRDefault="00124DD1" w:rsidP="00124DD1" w:rsidR="00124DD1">
      <w:pPr>
        <w:ind w:right="-425"/>
      </w:pPr>
      <w:r>
        <w:t>U isto vrijeme odliv sredstava ukupno je iznosio 148.476,15  kuna i odnosio se na trošak vještačenja pokretnina (2.992,00 kuna), trošak bankarskih usluga (2.213,76 kuna),  plaćeni PDV (52.486,96 kuna),</w:t>
      </w:r>
      <w:r>
        <w:t xml:space="preserve"> </w:t>
      </w:r>
      <w:r>
        <w:t>trošak plaća (6.000,00 kuna), plaćeni porezi i doprinosi (16.339,42) kuna, režijski trošak (14.857,01</w:t>
      </w:r>
      <w:r>
        <w:t xml:space="preserve"> </w:t>
      </w:r>
      <w:r>
        <w:t>kuna), putni trošak radnika (3.752,50 kuna),  trošak malih dobavljača (5.425,25 kuna), stvarni neto  trošak st. upravitelja (17.185,50 kuna), računovodstvene usluge (11.000,00 kuna), trošak FINA-e  (6.000,00 kuna), sudska pristojba (8.000,00 kuna)  i dr..</w:t>
      </w:r>
    </w:p>
    <w:p w:rsidRDefault="00124DD1" w:rsidP="00124DD1" w:rsidR="00124DD1">
      <w:pPr>
        <w:ind w:right="-425"/>
      </w:pPr>
      <w:r>
        <w:t>Sukladno naprijed navedenom na dan 07.03.2018. godine dužnik na raspolaganju ima iznos od</w:t>
      </w:r>
      <w:r>
        <w:t xml:space="preserve"> </w:t>
      </w:r>
      <w:r>
        <w:t>227.334,44 kuna.</w:t>
      </w:r>
      <w:bookmarkStart w:name="_GoBack" w:id="0"/>
      <w:bookmarkEnd w:id="0"/>
    </w:p>
    <w:p w:rsidRDefault="00124DD1" w:rsidP="00124DD1" w:rsidR="00124DD1">
      <w:pPr>
        <w:ind w:right="-425"/>
      </w:pPr>
      <w:r>
        <w:t>Sukladno odluci skupštine vjerovnika od 09. svibnja 2017. godine, Trgovački sud u Bjelovaru donio</w:t>
      </w:r>
      <w:r>
        <w:t xml:space="preserve"> </w:t>
      </w:r>
      <w:r>
        <w:t>je rješenje broj: St-1369/2016-18 od 09. svibnja 2017. godine, kojim je odredio prodaju svih dužnikovih</w:t>
      </w:r>
      <w:r>
        <w:t xml:space="preserve"> </w:t>
      </w:r>
      <w:r>
        <w:t>nekretnina i pokretnina sukladno čl. 247. Stečajnog zakona (odnosno putem elektroničke javne dražbe</w:t>
      </w:r>
      <w:r>
        <w:t xml:space="preserve"> </w:t>
      </w:r>
      <w:r>
        <w:t>kod FINA-e), te je na tom tragu donijet od strane TS u Bjelovaru i zaključak broj St-1369/2016-29</w:t>
      </w:r>
      <w:r>
        <w:t xml:space="preserve"> </w:t>
      </w:r>
      <w:r>
        <w:t>od 07. rujna 2017. godine, u kojem zaključku je određen način prodaje dužnikovih nekretnina i pokretnina elektroničnom javnom dražbom kod FINA-e, te je trenutno u tijeku druga elektronička javna dražba, kojom predmeti prodaje ne mogu biti prodani ispod 1/2 utvrđene vrijednosti.</w:t>
      </w:r>
    </w:p>
    <w:p w:rsidRDefault="00124DD1" w:rsidP="00124DD1" w:rsidR="00124DD1">
      <w:pPr>
        <w:ind w:right="-425"/>
      </w:pPr>
      <w:r>
        <w:lastRenderedPageBreak/>
        <w:t>Dužnikove nekretnine i pokretnine koje su predmet ugovora o zakupu poslovnog prostora i dalje su u posjedu zakupoprimca GEOFOTO GRUPA d.o.o. Zagreb, koji uredno izvršava ugovorene obveze.</w:t>
      </w:r>
    </w:p>
    <w:p w:rsidRDefault="00124DD1" w:rsidP="00124DD1" w:rsidR="00124DD1">
      <w:pPr>
        <w:ind w:right="-425"/>
      </w:pPr>
      <w:r>
        <w:t>Temeljem prijedloga stečajnog upravitelja sud je rješenjem St-1369/2016-31 od 20. studenog</w:t>
      </w:r>
      <w:r>
        <w:t xml:space="preserve"> </w:t>
      </w:r>
      <w:r>
        <w:t xml:space="preserve">2017. godine stečajnom upravitelju odobrio podnošenje tužbe radi pobijanja pravnih radnji stečajnog dužnika, kojim radnjama je stečajni dužnik oštećen za 7,50 miliona kuna, te je u postupku pred TS u Bjelovaru broj P-129/2017 donijeta nepravomoćna presuda kojom je prihvaćen tužbeni zahtjev GEO GRADNJE d.o.o. u stečaju i naloženo tuženiku GEOFOTO GRUPA d.o.o. Zagreb da izda </w:t>
      </w:r>
      <w:proofErr w:type="spellStart"/>
      <w:r>
        <w:t>tabularnu</w:t>
      </w:r>
      <w:proofErr w:type="spellEnd"/>
      <w:r>
        <w:t xml:space="preserve"> ispravu podobnu za prijenos 2/5 suvlasničkog dijela nekretnine upisane u z.k.ul.br. 804</w:t>
      </w:r>
      <w:r>
        <w:t xml:space="preserve"> </w:t>
      </w:r>
      <w:r>
        <w:t xml:space="preserve">k.o. </w:t>
      </w:r>
      <w:proofErr w:type="spellStart"/>
      <w:r>
        <w:t>Buzin</w:t>
      </w:r>
      <w:proofErr w:type="spellEnd"/>
      <w:r>
        <w:t xml:space="preserve"> i 1/2 suvlasničkog dijela nekretnine upisane u z.k.ul.br. 3598 k.o. Bale, a koju ispravu će u protivnom zamijeniti ova presuda (u prilogu).</w:t>
      </w:r>
    </w:p>
    <w:p w:rsidRDefault="00124DD1" w:rsidP="00124DD1" w:rsidR="00124DD1">
      <w:pPr>
        <w:ind w:right="-425"/>
      </w:pPr>
      <w:r>
        <w:t xml:space="preserve">Na ispitnom ročištu održanom 09. svibnja 2017. godine utvrđene su tražbine sedam vjerovnika u ukupnom iznosu od 59.532.539,54 kuna, dok vjerovnik osporene tražbine STUDIO HRG d.o.o. iz Zagreba, nije pokrenuo parnicu radi utvrđenja osporene tražbine u iznosu od 984.000,00 kuna. </w:t>
      </w:r>
    </w:p>
    <w:p w:rsidRDefault="00124DD1" w:rsidP="00124DD1" w:rsidR="00124DD1">
      <w:pPr>
        <w:ind w:right="-425"/>
      </w:pPr>
      <w:r>
        <w:t xml:space="preserve">Osim obveza prema stečajnim vjerovnicima utvrđeno je i postojanje </w:t>
      </w:r>
      <w:proofErr w:type="spellStart"/>
      <w:r>
        <w:t>razlučnih</w:t>
      </w:r>
      <w:proofErr w:type="spellEnd"/>
      <w:r>
        <w:t xml:space="preserve"> prava na dužnikovim nekretninama i to u iznosu od  58.370.411,63 kuna i 40.000,00 </w:t>
      </w:r>
      <w:proofErr w:type="spellStart"/>
      <w:r>
        <w:t>Eur</w:t>
      </w:r>
      <w:proofErr w:type="spellEnd"/>
      <w:r>
        <w:t>-a.</w:t>
      </w:r>
    </w:p>
    <w:p w:rsidRDefault="00124DD1" w:rsidP="00124DD1" w:rsidR="00124DD1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124DD1" w:rsidP="00124DD1" w:rsidR="00124DD1">
      <w:pPr>
        <w:ind w:right="-425"/>
      </w:pPr>
      <w:r>
        <w:t xml:space="preserve">Unovčenje dužnikovih nekretnina i pokretnina el. javnim dražbama putem FINA-e,  te namirenje </w:t>
      </w:r>
      <w:proofErr w:type="spellStart"/>
      <w:r>
        <w:t>razlučnih</w:t>
      </w:r>
      <w:proofErr w:type="spellEnd"/>
      <w:r>
        <w:t xml:space="preserve"> vjerovnika iz ostvarenih </w:t>
      </w:r>
      <w:proofErr w:type="spellStart"/>
      <w:r>
        <w:t>kupovnina</w:t>
      </w:r>
      <w:proofErr w:type="spellEnd"/>
      <w:r>
        <w:t>.</w:t>
      </w:r>
    </w:p>
    <w:p w:rsidRDefault="00124DD1" w:rsidP="00124DD1" w:rsidR="00124DD1">
      <w:pPr>
        <w:ind w:right="-425"/>
      </w:pPr>
      <w:r>
        <w:t>Virovitica, 12.03.2018.</w:t>
      </w:r>
    </w:p>
    <w:p w:rsidRDefault="00124DD1" w:rsidP="00124DD1" w:rsidR="00124DD1">
      <w:pPr>
        <w:ind w:right="-425"/>
      </w:pPr>
    </w:p>
    <w:p w:rsidRDefault="00124DD1" w:rsidP="00124DD1" w:rsidR="00124DD1">
      <w:pPr>
        <w:jc w:val="right"/>
      </w:pPr>
      <w:r>
        <w:t xml:space="preserve">                                                                                                            Stečajni upravitelj                                                                                                               </w:t>
      </w:r>
      <w:r>
        <w:t xml:space="preserve">            </w:t>
      </w:r>
      <w:r>
        <w:t>Branko Valentić</w:t>
      </w:r>
    </w:p>
    <w:p w:rsidRDefault="00124DD1" w:rsidP="00124DD1" w:rsidR="00124DD1">
      <w:pPr>
        <w:rPr>
          <w:b/>
        </w:rPr>
      </w:pPr>
      <w:r>
        <w:t xml:space="preserve">                                                                                         </w:t>
      </w:r>
    </w:p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>
      <w:pPr>
        <w:jc w:val="both"/>
      </w:pPr>
    </w:p>
    <w:p w:rsidRDefault="00124DD1" w:rsidP="00124DD1" w:rsidR="00124DD1">
      <w:pPr>
        <w:ind w:left="720"/>
        <w:jc w:val="both"/>
        <w:rPr>
          <w:bCs/>
        </w:rPr>
      </w:pPr>
    </w:p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124DD1" w:rsidP="00124DD1" w:rsidR="00124DD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DD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76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St-1369/2016-37</izvorni_sadrzaj>
    <derivirana_varijabla naziv="DomainObject.Oznaka_1">St-1369/2016-37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St-1369/2016-37</izvorni_sadrzaj>
    <derivirana_varijabla naziv="DomainObject.PoslovniBrojDokumenta_1">St-1369/2016-37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0511B-E16D-49EA-BF59-D6D4BC789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3361</properties:Characters>
  <properties:Lines>87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St-1369/2016-37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