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ee0d" w14:paraId="0efee0d" w:rsidRDefault="005744E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744E3" w:rsidP="005744E3" w:rsidR="00AE649C">
      <w:pPr>
        <w:pStyle w:val="NormaleSPIS"/>
        <w:spacing w:after="0"/>
      </w:pPr>
      <w:r>
        <w:t xml:space="preserve">       Republika Hrvatska</w:t>
      </w:r>
    </w:p>
    <w:p w:rsidRDefault="005744E3" w:rsidP="005744E3" w:rsidR="005744E3">
      <w:pPr>
        <w:pStyle w:val="NormaleSPIS"/>
        <w:spacing w:after="0"/>
      </w:pPr>
      <w:r>
        <w:t xml:space="preserve">    Trgovački sud u Bjelovaru</w:t>
      </w:r>
    </w:p>
    <w:p w:rsidRDefault="005744E3" w:rsidP="005744E3" w:rsidR="005744E3">
      <w:pPr>
        <w:pStyle w:val="NormaleSPIS"/>
        <w:spacing w:after="0"/>
      </w:pPr>
      <w:r>
        <w:t>Bjelovar, Šetalište dr.I.Lebovića 42.</w:t>
      </w:r>
    </w:p>
    <w:p w:rsidRDefault="005744E3" w:rsidP="005744E3" w:rsidR="005744E3">
      <w:pPr>
        <w:pStyle w:val="NormaleSPIS"/>
        <w:jc w:val="right"/>
        <w:rPr>
          <w:b/>
        </w:rPr>
      </w:pPr>
      <w:r>
        <w:t>Poslovni broj:7 St-234/2018-21</w:t>
      </w:r>
    </w:p>
    <w:p w:rsidRDefault="005744E3" w:rsidP="005744E3" w:rsidR="005744E3">
      <w:pPr>
        <w:jc w:val="center"/>
      </w:pPr>
      <w:r>
        <w:t>R E P U B L I K A  H R V A T S K A</w:t>
      </w:r>
    </w:p>
    <w:p w:rsidRDefault="005744E3" w:rsidP="005744E3" w:rsidR="005744E3">
      <w:pPr>
        <w:jc w:val="center"/>
      </w:pPr>
      <w:r>
        <w:t xml:space="preserve"> R J E Š E N J E</w:t>
      </w:r>
    </w:p>
    <w:p w:rsidRDefault="005744E3" w:rsidP="005744E3" w:rsidR="005744E3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ELIKOR 2208 j.d.o.o. za usluge iz Rakitja, </w:t>
      </w:r>
      <w:proofErr w:type="spellStart"/>
      <w:r>
        <w:t>Selišće</w:t>
      </w:r>
      <w:proofErr w:type="spellEnd"/>
      <w:r>
        <w:t xml:space="preserve"> 4, MBS 081050626, OIB 82856301720, 21. siječnja 2019.</w:t>
      </w:r>
    </w:p>
    <w:p w:rsidRDefault="005744E3" w:rsidP="005744E3" w:rsidR="005744E3">
      <w:pPr>
        <w:jc w:val="center"/>
        <w:rPr>
          <w:b/>
        </w:rPr>
      </w:pPr>
      <w:r>
        <w:t>r i j e š i o   j e</w:t>
      </w:r>
    </w:p>
    <w:p w:rsidRDefault="005744E3" w:rsidP="005744E3" w:rsidR="005744E3">
      <w:pPr>
        <w:spacing w:after="0"/>
        <w:ind w:firstLine="851"/>
        <w:jc w:val="both"/>
      </w:pPr>
      <w:r>
        <w:t>Određuje se nagrada privremenoj stečajnoj upraviteljici</w:t>
      </w:r>
      <w:r>
        <w:rPr>
          <w:noProof/>
        </w:rPr>
        <w:t xml:space="preserve"> Nini Markovinović Belamarić iz Zagreba, Kralja Držislava 10, OIB 49920167790 </w:t>
      </w:r>
      <w:r>
        <w:t xml:space="preserve">u </w:t>
      </w:r>
      <w:proofErr w:type="spellStart"/>
      <w:r>
        <w:t>brutto</w:t>
      </w:r>
      <w:proofErr w:type="spellEnd"/>
      <w:r>
        <w:t xml:space="preserve"> iznosu od 3.000,00 kuna.</w:t>
      </w:r>
    </w:p>
    <w:p w:rsidRDefault="005744E3" w:rsidP="005744E3" w:rsidR="005744E3">
      <w:pPr>
        <w:jc w:val="center"/>
        <w:rPr>
          <w:b/>
        </w:rPr>
      </w:pPr>
      <w:r>
        <w:t>Obrazloženje</w:t>
      </w:r>
    </w:p>
    <w:p w:rsidRDefault="005744E3" w:rsidP="005744E3" w:rsidR="005744E3">
      <w:pPr>
        <w:spacing w:after="0"/>
        <w:jc w:val="both"/>
      </w:pPr>
      <w:r>
        <w:tab/>
        <w:t xml:space="preserve">Privremena stečajna upraviteljica </w:t>
      </w:r>
      <w:r>
        <w:rPr>
          <w:noProof/>
        </w:rPr>
        <w:t xml:space="preserve">Nina Markovinović Belamarić iz Zagreba, </w:t>
      </w:r>
      <w:r>
        <w:t>podnijela je ovom sudu 13. rujna 2018. godine Izvješće o poslovanju dužnika s mišljenjem mogu li se imovinom dužnika pokriti troškovi postupka.</w:t>
      </w:r>
    </w:p>
    <w:p w:rsidRDefault="005744E3" w:rsidP="005744E3" w:rsidR="005744E3">
      <w:pPr>
        <w:spacing w:after="0"/>
        <w:jc w:val="both"/>
      </w:pPr>
      <w:r>
        <w:tab/>
        <w:t>Podneskom od 22. studenog 2018. godine privremena stečajna upraviteljica zatražila je da joj se odobri i isplati nagrada za obavljanje dužnosti u prethodnom postupku.</w:t>
      </w:r>
    </w:p>
    <w:p w:rsidRDefault="005744E3" w:rsidP="005744E3" w:rsidR="005744E3">
      <w:pPr>
        <w:spacing w:after="0"/>
        <w:jc w:val="both"/>
      </w:pPr>
      <w:r>
        <w:tab/>
        <w:t>Stečajni sudac razmotrio je zahtjev stečajne upraviteljice i ocijenio ga temeljem čl.94. i čl.119.st.6.Stečajnog zakona (Narodne novine  broj 71/15, dalje SZ-a) osnovanim.</w:t>
      </w:r>
    </w:p>
    <w:p w:rsidRDefault="005744E3" w:rsidP="005744E3" w:rsidR="005744E3">
      <w:pPr>
        <w:spacing w:after="0"/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privremena stečajna upraviteljica obavila.</w:t>
      </w:r>
    </w:p>
    <w:p w:rsidRDefault="005744E3" w:rsidP="005744E3" w:rsidR="005744E3">
      <w:pPr>
        <w:spacing w:after="0"/>
        <w:jc w:val="both"/>
      </w:pPr>
      <w:r>
        <w:tab/>
        <w:t xml:space="preserve">Isplata nagrade i naknade troškova privremenoj stečajnoj upraviteljici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5744E3" w:rsidP="005744E3" w:rsidR="005744E3">
      <w:pPr>
        <w:ind w:firstLine="720"/>
        <w:jc w:val="center"/>
      </w:pPr>
      <w:r>
        <w:t>Bjelovar 21. siječnja 2019.</w:t>
      </w:r>
    </w:p>
    <w:p w:rsidRDefault="005744E3" w:rsidP="005744E3" w:rsidR="005744E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t xml:space="preserve"> </w:t>
      </w:r>
      <w:r>
        <w:t xml:space="preserve">  Sudac</w:t>
      </w:r>
    </w:p>
    <w:p w:rsidRDefault="005744E3" w:rsidP="005744E3" w:rsidR="005744E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 </w:t>
      </w:r>
      <w:r>
        <w:t xml:space="preserve">      </w:t>
      </w:r>
      <w:bookmarkStart w:name="_GoBack" w:id="0"/>
      <w:bookmarkEnd w:id="0"/>
      <w:r>
        <w:t xml:space="preserve">  Tomislav Mrazović,v.r.</w:t>
      </w:r>
    </w:p>
    <w:p w:rsidRDefault="005744E3" w:rsidP="005744E3" w:rsidR="005744E3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5744E3" w:rsidP="005744E3" w:rsidR="005744E3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5744E3" w:rsidP="005744E3" w:rsidR="005744E3" w:rsidRPr="00B76F3C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sectPr w:rsidSect="0032366B" w:rsidR="005744E3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4E3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9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St-234/2018-21</izvorni_sadrzaj>
    <derivirana_varijabla naziv="DomainObject.Oznaka_1">St-234/2018-21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St-234/2018</izvorni_sadrzaj>
    <derivirana_varijabla naziv="DomainObject.Predmet.OznakaBroj_1">St-234/2018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ELIKOR 2208 j.d.o.o. zastupanog po punomoćniku Sanja Koprivnjak</izvorni_sadrzaj>
    <derivirana_varijabla naziv="DomainObject.Predmet.ProtustrankaFormated_1">  ELIKOR 2208 j.d.o.o. zastupanog po punomoćniku Sanja Koprivnjak</derivirana_varijabla>
  </DomainObject.Predmet.ProtustrankaFormated>
  <DomainObject.Predmet.ProtustrankaFormatedOIB>
    <izvorni_sadrzaj>  ELIKOR 2208 j.d.o.o., OIB 82856301720 zastupanog po punomoćniku Sanja Koprivnjak</izvorni_sadrzaj>
    <derivirana_varijabla naziv="DomainObject.Predmet.ProtustrankaFormatedOIB_1">  ELIKOR 2208 j.d.o.o., OIB 82856301720 zastupanog po punomoćniku Sanja Koprivnjak</derivirana_varijabla>
  </DomainObject.Predmet.ProtustrankaFormatedOIB>
  <DomainObject.Predmet.ProtustrankaFormatedWithAdress>
    <izvorni_sadrzaj> ELIKOR 2208 j.d.o.o., Selišće 4, 10437 Rakitje zastupanog po punomoćniku Sanja Koprivnjak</izvorni_sadrzaj>
    <derivirana_varijabla naziv="DomainObject.Predmet.ProtustrankaFormatedWithAdress_1"> ELIKOR 2208 j.d.o.o., Selišće 4, 10437 Rakitje zastupanog po punomoćniku Sanja Koprivnjak</derivirana_varijabla>
  </DomainObject.Predmet.ProtustrankaFormatedWithAdress>
  <DomainObject.Predmet.ProtustrankaFormatedWithAdressOIB>
    <izvorni_sadrzaj> ELIKOR 2208 j.d.o.o., OIB 82856301720, Selišće 4, 10437 Rakitje zastupanog po punomoćniku Sanja Koprivnjak</izvorni_sadrzaj>
    <derivirana_varijabla naziv="DomainObject.Predmet.ProtustrankaFormatedWithAdressOIB_1"> ELIKOR 2208 j.d.o.o., OIB 82856301720, Selišće 4, 10437 Rakitje zastupanog po punomoćniku Sanja Koprivnjak</derivirana_varijabla>
  </DomainObject.Predmet.ProtustrankaFormatedWithAdressOIB>
  <DomainObject.Predmet.ProtustrankaWithAdress>
    <izvorni_sadrzaj>ELIKOR 2208 j.d.o.o. Selišće 4, 10437 Rakitje</izvorni_sadrzaj>
    <derivirana_varijabla naziv="DomainObject.Predmet.ProtustrankaWithAdress_1">ELIKOR 2208 j.d.o.o. Selišće 4, 10437 Rakitje</derivirana_varijabla>
  </DomainObject.Predmet.ProtustrankaWithAdress>
  <DomainObject.Predmet.ProtustrankaWithAdressOIB>
    <izvorni_sadrzaj>ELIKOR 2208 j.d.o.o., OIB 82856301720, Selišće 4, 10437 Rakitje</izvorni_sadrzaj>
    <derivirana_varijabla naziv="DomainObject.Predmet.ProtustrankaWithAdressOIB_1">ELIKOR 2208 j.d.o.o., OIB 82856301720, Selišće 4, 10437 Rakitje</derivirana_varijabla>
  </DomainObject.Predmet.ProtustrankaWithAdressOIB>
  <DomainObject.Predmet.ProtustrankaNazivFormated>
    <izvorni_sadrzaj>ELIKOR 2208 j.d.o.o.</izvorni_sadrzaj>
    <derivirana_varijabla naziv="DomainObject.Predmet.ProtustrankaNazivFormated_1">ELIKOR 2208 j.d.o.o.</derivirana_varijabla>
  </DomainObject.Predmet.ProtustrankaNazivFormated>
  <DomainObject.Predmet.ProtustrankaNazivFormatedOIB>
    <izvorni_sadrzaj>ELIKOR 2208 j.d.o.o., OIB 82856301720</izvorni_sadrzaj>
    <derivirana_varijabla naziv="DomainObject.Predmet.ProtustrankaNazivFormatedOIB_1">ELIKOR 2208 j.d.o.o., OIB 82856301720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ELIKOR 2208 j.d.o.o. zastupanog po punomoćniku Sanja Koprivnjak</item>
    </izvorni_sadrzaj>
    <derivirana_varijabla naziv="DomainObject.Predmet.ProtuStrankaListFormated_1">
      <item>ELIKOR 2208 j.d.o.o. zastupanog po punomoćniku Sanja Koprivnjak</item>
    </derivirana_varijabla>
  </DomainObject.Predmet.ProtuStrankaListFormated>
  <DomainObject.Predmet.ProtuStrankaListFormatedOIB>
    <izvorni_sadrzaj>
      <item>ELIKOR 2208 j.d.o.o., OIB 82856301720 zastupanog po punomoćniku Sanja Koprivnjak</item>
    </izvorni_sadrzaj>
    <derivirana_varijabla naziv="DomainObject.Predmet.ProtuStrankaListFormatedOIB_1">
      <item>ELIKOR 2208 j.d.o.o., OIB 82856301720 zastupanog po punomoćniku Sanja Koprivnjak</item>
    </derivirana_varijabla>
  </DomainObject.Predmet.ProtuStrankaListFormatedOIB>
  <DomainObject.Predmet.ProtuStrankaListFormatedWithAdress>
    <izvorni_sadrzaj>
      <item>ELIKOR 2208 j.d.o.o., Selišće 4, 10437 Rakitje zastupanog po punomoćniku Sanja Koprivnjak</item>
    </izvorni_sadrzaj>
    <derivirana_varijabla naziv="DomainObject.Predmet.ProtuStrankaListFormatedWithAdress_1">
      <item>ELIKOR 2208 j.d.o.o., Selišće 4, 10437 Rakitje zastupanog po punomoćniku Sanja Koprivnjak</item>
    </derivirana_varijabla>
  </DomainObject.Predmet.ProtuStrankaListFormatedWithAdress>
  <DomainObject.Predmet.ProtuStrankaListFormatedWithAdressOIB>
    <izvorni_sadrzaj>
      <item>ELIKOR 2208 j.d.o.o., OIB 82856301720, Selišće 4, 10437 Rakitje zastupanog po punomoćniku Sanja Koprivnjak</item>
    </izvorni_sadrzaj>
    <derivirana_varijabla naziv="DomainObject.Predmet.ProtuStrankaListFormatedWithAdressOIB_1">
      <item>ELIKOR 2208 j.d.o.o., OIB 82856301720, Selišće 4, 10437 Rakitje zastupanog po punomoćniku Sanja Koprivnjak</item>
    </derivirana_varijabla>
  </DomainObject.Predmet.ProtuStrankaListFormatedWithAdressOIB>
  <DomainObject.Predmet.ProtuStrankaListNazivFormated>
    <izvorni_sadrzaj>
      <item>ELIKOR 2208 j.d.o.o.</item>
    </izvorni_sadrzaj>
    <derivirana_varijabla naziv="DomainObject.Predmet.ProtuStrankaListNazivFormated_1">
      <item>ELIKOR 2208 j.d.o.o.</item>
    </derivirana_varijabla>
  </DomainObject.Predmet.ProtuStrankaListNazivFormated>
  <DomainObject.Predmet.ProtuStrankaListNazivFormatedOIB>
    <izvorni_sadrzaj>
      <item>ELIKOR 2208 j.d.o.o., OIB 82856301720</item>
    </izvorni_sadrzaj>
    <derivirana_varijabla naziv="DomainObject.Predmet.ProtuStrankaListNazivFormatedOIB_1">
      <item>ELIKOR 2208 j.d.o.o., OIB 82856301720</item>
    </derivirana_varijabla>
  </DomainObject.Predmet.ProtuStrankaListNazivFormatedOIB>
  <DomainObject.Predmet.OstaliListFormated>
    <izvorni_sadrzaj>
      <item>Sanja Koprivnjak punomoćnik sudionika u postupku ELIKOR 2208 j.d.o.o.</item>
    </izvorni_sadrzaj>
    <derivirana_varijabla naziv="DomainObject.Predmet.OstaliListFormated_1">
      <item>Sanja Koprivnjak punomoćnik sudionika u postupku ELIKOR 2208 j.d.o.o.</item>
    </derivirana_varijabla>
  </DomainObject.Predmet.OstaliListFormated>
  <DomainObject.Predmet.OstaliListFormatedOIB>
    <izvorni_sadrzaj>
      <item>Sanja Koprivnjak, OIB 71200531656 punomoćnik sudionika u postupku ELIKOR 2208 j.d.o.o.</item>
    </izvorni_sadrzaj>
    <derivirana_varijabla naziv="DomainObject.Predmet.OstaliListFormatedOIB_1">
      <item>Sanja Koprivnjak, OIB 71200531656 punomoćnik sudionika u postupku ELIKOR 2208 j.d.o.o.</item>
    </derivirana_varijabla>
  </DomainObject.Predmet.OstaliListFormatedOIB>
  <DomainObject.Predmet.OstaliListFormatedWithAdress>
    <izvorni_sadrzaj>
      <item>Sanja Koprivnjak, Selišće 4, 10437 Rakitje punomoćnik sudionika u postupku ELIKOR 2208 j.d.o.o.</item>
    </izvorni_sadrzaj>
    <derivirana_varijabla naziv="DomainObject.Predmet.OstaliListFormatedWithAdress_1">
      <item>Sanja Koprivnjak, Selišće 4, 10437 Rakitje punomoćnik sudionika u postupku ELIKOR 2208 j.d.o.o.</item>
    </derivirana_varijabla>
  </DomainObject.Predmet.OstaliListFormatedWithAdress>
  <DomainObject.Predmet.OstaliListFormatedWithAdressOIB>
    <izvorni_sadrzaj>
      <item>Sanja Koprivnjak, OIB 71200531656, Selišće 4, 10437 Rakitje punomoćnik sudionika u postupku ELIKOR 2208 j.d.o.o.</item>
    </izvorni_sadrzaj>
    <derivirana_varijabla naziv="DomainObject.Predmet.OstaliListFormatedWithAdressOIB_1">
      <item>Sanja Koprivnjak, OIB 71200531656, Selišće 4, 10437 Rakitje punomoćnik sudionika u postupku ELIKOR 2208 j.d.o.o.</item>
    </derivirana_varijabla>
  </DomainObject.Predmet.OstaliListFormatedWithAdressOIB>
  <DomainObject.Predmet.OstaliListNazivFormated>
    <izvorni_sadrzaj>
      <item>Sanja Koprivnjak</item>
    </izvorni_sadrzaj>
    <derivirana_varijabla naziv="DomainObject.Predmet.OstaliListNazivFormated_1">
      <item>Sanja Koprivnjak</item>
    </derivirana_varijabla>
  </DomainObject.Predmet.OstaliListNazivFormated>
  <DomainObject.Predmet.OstaliListNazivFormatedOIB>
    <izvorni_sadrzaj>
      <item>Sanja Koprivnjak, OIB 71200531656</item>
    </izvorni_sadrzaj>
    <derivirana_varijabla naziv="DomainObject.Predmet.OstaliListNazivFormatedOIB_1">
      <item>Sanja Koprivnjak, OIB 71200531656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St-234/2018-21</izvorni_sadrzaj>
    <derivirana_varijabla naziv="DomainObject.PoslovniBrojDokumenta_1">St-234/2018-21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ELIKOR 2208 j.d.o.o.</izvorni_sadrzaj>
    <derivirana_varijabla naziv="DomainObject.Predmet.ProtustrankaIDrugi_1">ELIKOR 2208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ELIKOR 2208 j.d.o.o., OIB 82856301720, Selišće 4, 10437 Rakitje</izvorni_sadrzaj>
    <derivirana_varijabla naziv="DomainObject.Predmet.ProtustrankaIDrugiAdressOIB_1">ELIKOR 2208 j.d.o.o., OIB 82856301720, Selišće 4,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ELIKOR 2208 j.d.o.o.</item>
      <item>FINA Regionalni centar Zagreb</item>
      <item>Sanja Koprivnjak</item>
    </izvorni_sadrzaj>
    <derivirana_varijabla naziv="DomainObject.Predmet.SudioniciListNaziv_1">
      <item>ELIKOR 2208 j.d.o.o.</item>
      <item>FINA Regionalni centar Zagreb</item>
      <item>Sanja Koprivnjak</item>
    </derivirana_varijabla>
  </DomainObject.Predmet.SudioniciListNaziv>
  <DomainObject.Predmet.SudioniciListAdressOIB>
    <izvorni_sadrzaj>
      <item>ELIKOR 2208 j.d.o.o., OIB 82856301720, Selišće 4,10437 Rakitje</item>
      <item>FINA Regionalni centar Zagreb, OIB 85821130368, Trg svibanjskih žrtava 1995. 1,10000 Zagreb</item>
      <item>Sanja Koprivnjak, OIB 71200531656, Selišće 4,10437 Rakitje</item>
    </izvorni_sadrzaj>
    <derivirana_varijabla naziv="DomainObject.Predmet.SudioniciListAdressOIB_1">
      <item>ELIKOR 2208 j.d.o.o., OIB 82856301720, Selišće 4,10437 Rakitje</item>
      <item>FINA Regionalni centar Zagreb, OIB 85821130368, Trg svibanjskih žrtava 1995. 1,10000 Zagreb</item>
      <item>Sanja Koprivnjak, OIB 71200531656, Selišće 4,10437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3DD6B1-0611-4615-963C-68BD2DCA2C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1820</properties:Characters>
  <properties:Lines>40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2019-01-21T11:02:00Z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St-234/2018-21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