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4eb6" w14:paraId="4bf4eb6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345E88">
        <w:rPr>
          <w:sz w:val="24"/>
          <w:szCs w:val="24"/>
          <w:lang w:val="hr-HR"/>
        </w:rPr>
        <w:t>1060/2015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</w:t>
      </w:r>
      <w:r w:rsidR="00345E88">
        <w:t xml:space="preserve"> </w:t>
      </w:r>
      <w:r w:rsidR="00345E88" w:rsidRPr="00345E88">
        <w:t>SEMPLICE j.d.o.o</w:t>
      </w:r>
      <w:r w:rsidR="001A221C">
        <w:t>. iz Visoke, Džajići 2, OIB:</w:t>
      </w:r>
      <w:r w:rsidR="00FA7C2F">
        <w:t xml:space="preserve"> </w:t>
      </w:r>
      <w:r w:rsidR="00FA7C2F" w:rsidRPr="00FA7C2F">
        <w:t>81195118888</w:t>
      </w:r>
      <w:r w:rsidR="001A221C">
        <w:t xml:space="preserve"> 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F07F2A">
        <w:rPr>
          <w:szCs w:val="24"/>
        </w:rPr>
        <w:t>02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1A221C">
        <w:rPr>
          <w:sz w:val="24"/>
          <w:szCs w:val="24"/>
          <w:lang w:val="hr-HR"/>
        </w:rPr>
        <w:t xml:space="preserve"> Branko Džaja iz Kaštel Starog, Sv. Jurja 33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1A221C">
        <w:rPr>
          <w:sz w:val="24"/>
          <w:szCs w:val="24"/>
          <w:lang w:val="hr-HR"/>
        </w:rPr>
        <w:t>05 100-1060-15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F07F2A">
        <w:rPr>
          <w:sz w:val="24"/>
          <w:szCs w:val="24"/>
          <w:lang w:val="hr-HR"/>
        </w:rPr>
        <w:t>, 02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>Terezija Goreta</w:t>
      </w:r>
      <w:r w:rsidR="00CF71EE">
        <w:rPr>
          <w:sz w:val="24"/>
          <w:szCs w:val="24"/>
          <w:lang w:val="hr-HR"/>
        </w:rPr>
        <w:t>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1A221C">
        <w:rPr>
          <w:szCs w:val="24"/>
        </w:rPr>
        <w:t xml:space="preserve">Branko Džaja iz Kaštel Starog, Sv. Jurja 33 </w:t>
      </w:r>
      <w:r w:rsidR="001A221C" w:rsidRPr="00951610">
        <w:rPr>
          <w:szCs w:val="24"/>
        </w:rPr>
        <w:t xml:space="preserve"> 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4B0F83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A221C">
        <w:rPr>
          <w:szCs w:val="24"/>
        </w:rPr>
        <w:t>e-oglasna ploča</w:t>
      </w:r>
    </w:p>
    <w:p w:rsidRDefault="00B77383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A7C" w:rsidP="00A46AE6" w:rsidR="00E27A7C">
      <w:r>
        <w:separator/>
      </w:r>
    </w:p>
  </w:endnote>
  <w:endnote w:id="0" w:type="continuationSeparator">
    <w:p w:rsidRDefault="00E27A7C" w:rsidP="00A46AE6" w:rsidR="00E27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A7C" w:rsidP="00A46AE6" w:rsidR="00E27A7C">
      <w:r>
        <w:separator/>
      </w:r>
    </w:p>
  </w:footnote>
  <w:footnote w:id="0" w:type="continuationSeparator">
    <w:p w:rsidRDefault="00E27A7C" w:rsidP="00A46AE6" w:rsidR="00E27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383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7738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A221C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9St-1060/2015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A221C"/>
    <w:rsid w:val="002C7E37"/>
    <w:rsid w:val="003112E5"/>
    <w:rsid w:val="00345E88"/>
    <w:rsid w:val="004B0F83"/>
    <w:rsid w:val="004B4611"/>
    <w:rsid w:val="004B5290"/>
    <w:rsid w:val="004D43D0"/>
    <w:rsid w:val="00712B02"/>
    <w:rsid w:val="00A46AE6"/>
    <w:rsid w:val="00A5687C"/>
    <w:rsid w:val="00B77383"/>
    <w:rsid w:val="00CA668F"/>
    <w:rsid w:val="00CF71EE"/>
    <w:rsid w:val="00D12AF3"/>
    <w:rsid w:val="00DA6976"/>
    <w:rsid w:val="00DC2F57"/>
    <w:rsid w:val="00E27A7C"/>
    <w:rsid w:val="00E55BF5"/>
    <w:rsid w:val="00F07F2A"/>
    <w:rsid w:val="00F654A4"/>
    <w:rsid w:val="00F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77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3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77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3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21.1.16.</izvorni_sadrzaj>
    <derivirana_varijabla naziv="DomainObject.Predmet.PrimjedbaSuca_1">uvid 21.1.16.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SEMPLICE j.d.o.o. za trgovinu</izvorni_sadrzaj>
    <derivirana_varijabla naziv="DomainObject.Predmet.ProtustrankaFormated_1">  SEMPLICE j.d.o.o. za trgovinu</derivirana_varijabla>
  </DomainObject.Predmet.ProtustrankaFormated>
  <DomainObject.Predmet.ProtustrankaFormatedOIB>
    <izvorni_sadrzaj>  SEMPLICE j.d.o.o. za trgovinu, OIB 81195118888</izvorni_sadrzaj>
    <derivirana_varijabla naziv="DomainObject.Predmet.ProtustrankaFormatedOIB_1">  SEMPLICE j.d.o.o. za trgovinu, OIB 81195118888</derivirana_varijabla>
  </DomainObject.Predmet.ProtustrankaFormatedOIB>
  <DomainObject.Predmet.ProtustrankaFormatedWithAdress>
    <izvorni_sadrzaj> SEMPLICE j.d.o.o. za trgovinu, Džajići 2, 22323 Visoka</izvorni_sadrzaj>
    <derivirana_varijabla naziv="DomainObject.Predmet.ProtustrankaFormatedWithAdress_1"> SEMPLICE j.d.o.o. za trgovinu, Džajići 2, 22323 Visoka</derivirana_varijabla>
  </DomainObject.Predmet.ProtustrankaFormatedWithAdress>
  <DomainObject.Predmet.ProtustrankaFormatedWithAdressOIB>
    <izvorni_sadrzaj> SEMPLICE j.d.o.o. za trgovinu, OIB 81195118888, Džajići 2, 22323 Visoka</izvorni_sadrzaj>
    <derivirana_varijabla naziv="DomainObject.Predmet.ProtustrankaFormatedWithAdressOIB_1"> SEMPLICE j.d.o.o. za trgovinu, OIB 81195118888, Džajići 2, 22323 Visoka</derivirana_varijabla>
  </DomainObject.Predmet.ProtustrankaFormatedWithAdressOIB>
  <DomainObject.Predmet.ProtustrankaWithAdress>
    <izvorni_sadrzaj>SEMPLICE j.d.o.o. za trgovinu Džajići 2, 22323 Visoka</izvorni_sadrzaj>
    <derivirana_varijabla naziv="DomainObject.Predmet.ProtustrankaWithAdress_1">SEMPLICE j.d.o.o. za trgovinu Džajići 2, 22323 Visoka</derivirana_varijabla>
  </DomainObject.Predmet.ProtustrankaWithAdress>
  <DomainObject.Predmet.ProtustrankaWithAdressOIB>
    <izvorni_sadrzaj>SEMPLICE j.d.o.o. za trgovinu, OIB 81195118888, Džajići 2, 22323 Visoka</izvorni_sadrzaj>
    <derivirana_varijabla naziv="DomainObject.Predmet.ProtustrankaWithAdressOIB_1">SEMPLICE j.d.o.o. za trgovinu, OIB 81195118888, Džajići 2, 22323 Visoka</derivirana_varijabla>
  </DomainObject.Predmet.ProtustrankaWithAdressOIB>
  <DomainObject.Predmet.ProtustrankaNazivFormated>
    <izvorni_sadrzaj>SEMPLICE j.d.o.o. za trgovinu</izvorni_sadrzaj>
    <derivirana_varijabla naziv="DomainObject.Predmet.ProtustrankaNazivFormated_1">SEMPLICE j.d.o.o. za trgovinu</derivirana_varijabla>
  </DomainObject.Predmet.ProtustrankaNazivFormated>
  <DomainObject.Predmet.ProtustrankaNazivFormatedOIB>
    <izvorni_sadrzaj>SEMPLICE j.d.o.o. za trgovinu, OIB 81195118888</izvorni_sadrzaj>
    <derivirana_varijabla naziv="DomainObject.Predmet.ProtustrankaNazivFormatedOIB_1">SEMPLICE j.d.o.o. za trgovinu, OIB 81195118888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SEMPLICE j.d.o.o. za trgovinu</item>
    </izvorni_sadrzaj>
    <derivirana_varijabla naziv="DomainObject.Predmet.ProtuStrankaListFormated_1">
      <item>SEMPLICE j.d.o.o. za trgovinu</item>
    </derivirana_varijabla>
  </DomainObject.Predmet.ProtuStrankaListFormated>
  <DomainObject.Predmet.ProtuStrankaListFormatedOIB>
    <izvorni_sadrzaj>
      <item>SEMPLICE j.d.o.o. za trgovinu, OIB 81195118888</item>
    </izvorni_sadrzaj>
    <derivirana_varijabla naziv="DomainObject.Predmet.ProtuStrankaListFormatedOIB_1">
      <item>SEMPLICE j.d.o.o. za trgovinu, OIB 81195118888</item>
    </derivirana_varijabla>
  </DomainObject.Predmet.ProtuStrankaListFormatedOIB>
  <DomainObject.Predmet.ProtuStrankaListFormatedWithAdress>
    <izvorni_sadrzaj>
      <item>SEMPLICE j.d.o.o. za trgovinu, Džajići 2, 22323 Visoka</item>
    </izvorni_sadrzaj>
    <derivirana_varijabla naziv="DomainObject.Predmet.ProtuStrankaListFormatedWithAdress_1">
      <item>SEMPLICE j.d.o.o. za trgovinu, Džajići 2, 22323 Visoka</item>
    </derivirana_varijabla>
  </DomainObject.Predmet.ProtuStrankaListFormatedWithAdress>
  <DomainObject.Predmet.ProtuStrankaListFormatedWithAdressOIB>
    <izvorni_sadrzaj>
      <item>SEMPLICE j.d.o.o. za trgovinu, OIB 81195118888, Džajići 2, 22323 Visoka</item>
    </izvorni_sadrzaj>
    <derivirana_varijabla naziv="DomainObject.Predmet.ProtuStrankaListFormatedWithAdressOIB_1">
      <item>SEMPLICE j.d.o.o. za trgovinu, OIB 81195118888, Džajići 2, 22323 Visoka</item>
    </derivirana_varijabla>
  </DomainObject.Predmet.ProtuStrankaListFormatedWithAdressOIB>
  <DomainObject.Predmet.ProtuStrankaListNazivFormated>
    <izvorni_sadrzaj>
      <item>SEMPLICE j.d.o.o. za trgovinu</item>
    </izvorni_sadrzaj>
    <derivirana_varijabla naziv="DomainObject.Predmet.ProtuStrankaListNazivFormated_1">
      <item>SEMPLICE j.d.o.o. za trgovinu</item>
    </derivirana_varijabla>
  </DomainObject.Predmet.ProtuStrankaListNazivFormated>
  <DomainObject.Predmet.ProtuStrankaListNazivFormatedOIB>
    <izvorni_sadrzaj>
      <item>SEMPLICE j.d.o.o. za trgovinu, OIB 81195118888</item>
    </izvorni_sadrzaj>
    <derivirana_varijabla naziv="DomainObject.Predmet.ProtuStrankaListNazivFormatedOIB_1">
      <item>SEMPLICE j.d.o.o. za trgovinu, OIB 81195118888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SEMPLICE j.d.o.o. za trgovinu</izvorni_sadrzaj>
    <derivirana_varijabla naziv="DomainObject.Predmet.ProtustrankaIDrugi_1">SEMPLICE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SEMPLICE j.d.o.o. za trgovinu, OIB 81195118888, Džajići 2, 22323 Visoka</izvorni_sadrzaj>
    <derivirana_varijabla naziv="DomainObject.Predmet.ProtustrankaIDrugiAdressOIB_1">SEMPLICE j.d.o.o. za trgovinu, OIB 81195118888, Džajići 2, 22323 Visoka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SEMPLICE j.d.o.o. za trgovinu</item>
    </izvorni_sadrzaj>
    <derivirana_varijabla naziv="DomainObject.Predmet.SudioniciListNaziv_1">
      <item>FINA - Podružnica Šibenik</item>
      <item>SEMPLICE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SEMPLICE j.d.o.o. za trgovinu, OIB 81195118888, Džajići 2,22323 Visoka</item>
    </izvorni_sadrzaj>
    <derivirana_varijabla naziv="DomainObject.Predmet.SudioniciListAdressOIB_1">
      <item>FINA - Podružnica Šibenik, OIB 85821130368, Perivoj L. Marune 1,22000 Šibenik</item>
      <item>SEMPLICE j.d.o.o. za trgovinu, OIB 81195118888, Džajići 2,22323 Visoka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81195118888</item>
    </izvorni_sadrzaj>
    <derivirana_varijabla naziv="DomainObject.Predmet.SudioniciListNazivOIB_1">
      <item>, OIB 85821130368</item>
      <item>, OIB 81195118888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1732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2016-03-02T10:27:00Z</dcterms:created>
  <dc:creator>Saša Roščić</dc:creator>
  <cp:lastModifiedBy>Marina Gulin</cp:lastModifiedBy>
  <cp:lastPrinted>2016-03-02T10:49:00Z</cp:lastPrinted>
  <dcterms:modified xmlns:xsi="http://www.w3.org/2001/XMLSchema-instance" xsi:type="dcterms:W3CDTF">2016-03-02T11:00:00Z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