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1c59" w14:paraId="30e1c59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</w:t>
      </w:r>
      <w:r w:rsidR="00CD0A15">
        <w:t>uju</w:t>
      </w:r>
      <w:r w:rsidR="00BF7B10">
        <w:t xml:space="preserve">ći o prijedlogu </w:t>
      </w:r>
      <w:r w:rsidR="00167524">
        <w:t xml:space="preserve">predlagatelja </w:t>
      </w:r>
      <w:r w:rsidR="00454146">
        <w:t xml:space="preserve">MARKO BARAN, Kaštel Sućurac, Ivana Pavla II 20, OIB: 33476517791,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454146">
        <w:t xml:space="preserve">PARČINA export-import d.o.o. </w:t>
      </w:r>
      <w:r w:rsidR="00167524">
        <w:t xml:space="preserve"> </w:t>
      </w:r>
      <w:r w:rsidR="00454146" w:rsidRPr="00454146">
        <w:t>Umag, Šetalište Vladimira Gortana 36</w:t>
      </w:r>
      <w:r w:rsidR="00454146">
        <w:t xml:space="preserve">, OIB: </w:t>
      </w:r>
      <w:r w:rsidR="00454146" w:rsidRPr="00454146">
        <w:t>26112143670</w:t>
      </w:r>
      <w:r w:rsidR="00454146">
        <w:t xml:space="preserve">, MBS: 060074313, </w:t>
      </w:r>
      <w:r w:rsidRPr="00713F9C">
        <w:t xml:space="preserve">dana </w:t>
      </w:r>
      <w:r w:rsidR="00D01A82">
        <w:t>27. prosinca</w:t>
      </w:r>
      <w:r w:rsidR="00993FFC">
        <w:t xml:space="preserve"> 201</w:t>
      </w:r>
      <w:r w:rsidR="00D01A82">
        <w:t>6</w:t>
      </w:r>
      <w:r w:rsidR="00993FFC">
        <w:t>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D01A82" w:rsidR="00713F9C" w:rsidRPr="00DA15C9">
      <w:pPr>
        <w:jc w:val="both"/>
      </w:pPr>
    </w:p>
    <w:p w:rsidRDefault="00713F9C" w:rsidP="00713F9C" w:rsidR="00713F9C" w:rsidRPr="00DA15C9"/>
    <w:p w:rsidRDefault="00D01A82" w:rsidP="00713F9C" w:rsidR="00713F9C" w:rsidRPr="00DA15C9">
      <w:pPr>
        <w:jc w:val="both"/>
      </w:pPr>
      <w:r>
        <w:tab/>
        <w:t>I</w:t>
      </w:r>
      <w:r w:rsidR="00713F9C" w:rsidRPr="00DA15C9">
        <w:t>.</w:t>
      </w:r>
      <w:r w:rsidR="00713F9C">
        <w:tab/>
      </w:r>
      <w:r w:rsidR="00713F9C"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D01A82" w:rsidP="00713F9C" w:rsidR="00713F9C" w:rsidRPr="00AF0276">
      <w:pPr>
        <w:jc w:val="center"/>
      </w:pPr>
      <w:r>
        <w:t>26. siječnja 2017</w:t>
      </w:r>
      <w:r w:rsidR="00713F9C">
        <w:t>. godine u</w:t>
      </w:r>
      <w:r>
        <w:t>13</w:t>
      </w:r>
      <w:r w:rsidR="00167524">
        <w:t>,</w:t>
      </w:r>
      <w:r w:rsidR="00454146">
        <w:t>30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D01A82">
        <w:t>27. prosinca 2016</w:t>
      </w:r>
      <w:r w:rsidR="00FC0265">
        <w:t>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  <w:r w:rsidR="00C73A6B">
        <w:t>, v.r.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19341C" w:rsidR="00F16EF0">
      <w:pPr>
        <w:jc w:val="both"/>
      </w:pPr>
      <w:r w:rsidRPr="00714756">
        <w:t>- predlagatelj</w:t>
      </w:r>
      <w:r w:rsidR="00C30D2C">
        <w:t>u</w:t>
      </w:r>
    </w:p>
    <w:p w:rsidRDefault="00713F9C" w:rsidP="00947289" w:rsidR="00947289">
      <w:pPr>
        <w:jc w:val="both"/>
      </w:pPr>
      <w:r w:rsidRPr="00714756">
        <w:t xml:space="preserve">- dužnik </w:t>
      </w:r>
      <w:r w:rsidR="007A3BD9">
        <w:t xml:space="preserve">PARČINA export-import d.o.o. </w:t>
      </w:r>
      <w:r w:rsidR="007A3BD9" w:rsidRPr="00454146">
        <w:t>Umag, Šetalište Vladimira Gortana 36</w:t>
      </w:r>
      <w:r w:rsidR="007A3BD9">
        <w:t>,</w:t>
      </w:r>
    </w:p>
    <w:p w:rsidRDefault="00947289" w:rsidP="00D01A82" w:rsidR="00947289">
      <w:pPr>
        <w:jc w:val="both"/>
      </w:pPr>
      <w:r>
        <w:t>- privremeni stečajni upravitelj Ljubica Juranović Skočić, Kastav, Ćikovići 26/11</w:t>
      </w:r>
      <w:r w:rsidR="00D01A82">
        <w:t>,</w:t>
      </w:r>
    </w:p>
    <w:p w:rsidRDefault="00C30D2C" w:rsidP="00713F9C" w:rsidR="00C30D2C">
      <w:pPr>
        <w:jc w:val="both"/>
      </w:pPr>
      <w:r>
        <w:lastRenderedPageBreak/>
        <w:t xml:space="preserve">- zz dužnika </w:t>
      </w:r>
      <w:r w:rsidR="007A3BD9">
        <w:t>Ljiljana Ladišić, Osijek, Banova 10</w:t>
      </w:r>
    </w:p>
    <w:p w:rsidRDefault="00713F9C" w:rsidP="00AF5E76" w:rsidR="00713F9C" w:rsidRPr="00714756">
      <w:pPr>
        <w:jc w:val="both"/>
      </w:pPr>
      <w:r w:rsidRPr="00714756">
        <w:t xml:space="preserve">- </w:t>
      </w:r>
      <w:r w:rsidR="00D01A82">
        <w:t>F</w:t>
      </w:r>
      <w:r w:rsidR="00D01A82">
        <w:rPr>
          <w:lang w:val="pl-PL"/>
        </w:rPr>
        <w:t>INA, Podružnica Pula, Pula, Giardini 5</w:t>
      </w:r>
    </w:p>
    <w:p w:rsidRDefault="00D01A82" w:rsidP="00713F9C" w:rsidR="007A3BD9" w:rsidRPr="00714756">
      <w:pPr>
        <w:jc w:val="both"/>
      </w:pPr>
      <w:r>
        <w:t xml:space="preserve">- Porezna uprava Pazin, M. B. Rašana 2/4, 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310BF1" w:rsidP="00713F9C" w:rsidR="00713F9C" w:rsidRPr="00DA15C9">
      <w:r>
        <w:t xml:space="preserve"> </w:t>
      </w:r>
    </w:p>
    <w:p w:rsidRDefault="00713F9C" w:rsidP="00713F9C" w:rsidR="00713F9C" w:rsidRPr="00DA15C9"/>
    <w:p w:rsidRDefault="00713F9C" w:rsidP="00713F9C" w:rsidR="00713F9C"/>
    <w:p w:rsidRDefault="00C73A6B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E10ADB" w:rsidR="00E10ADB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A6B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E10ADB">
          <w:t>Posl. br. 1 St-182/15-3</w:t>
        </w:r>
        <w:r w:rsidR="00D01A82">
          <w:t>6</w:t>
        </w:r>
      </w:p>
      <w:p w:rsidRDefault="00C73A6B" w:rsidP="00E10ADB" w:rsidR="00DA15C9">
        <w:pPr>
          <w:pStyle w:val="Zaglavlje"/>
        </w:pPr>
      </w:p>
    </w:sdtContent>
  </w:sdt>
  <w:p w:rsidRDefault="00C73A6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E10ADB">
      <w:t>182/15-3</w:t>
    </w:r>
    <w:r w:rsidR="00D01A82">
      <w:t>6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165E9"/>
    <w:rsid w:val="000779AC"/>
    <w:rsid w:val="000B5E1F"/>
    <w:rsid w:val="000C79AE"/>
    <w:rsid w:val="00140152"/>
    <w:rsid w:val="00166133"/>
    <w:rsid w:val="00167524"/>
    <w:rsid w:val="0019341C"/>
    <w:rsid w:val="001F0164"/>
    <w:rsid w:val="00244553"/>
    <w:rsid w:val="002730DF"/>
    <w:rsid w:val="002B2965"/>
    <w:rsid w:val="002C09F2"/>
    <w:rsid w:val="00310BF1"/>
    <w:rsid w:val="00317B90"/>
    <w:rsid w:val="003662B7"/>
    <w:rsid w:val="00387C79"/>
    <w:rsid w:val="003A1274"/>
    <w:rsid w:val="003E309F"/>
    <w:rsid w:val="00454146"/>
    <w:rsid w:val="005453B4"/>
    <w:rsid w:val="00554328"/>
    <w:rsid w:val="005557B7"/>
    <w:rsid w:val="00593AEF"/>
    <w:rsid w:val="005C6259"/>
    <w:rsid w:val="005D4F2D"/>
    <w:rsid w:val="00675A4A"/>
    <w:rsid w:val="00702C88"/>
    <w:rsid w:val="00713F9C"/>
    <w:rsid w:val="00714756"/>
    <w:rsid w:val="00787521"/>
    <w:rsid w:val="00793D48"/>
    <w:rsid w:val="007A3BD9"/>
    <w:rsid w:val="007A4F6C"/>
    <w:rsid w:val="007C1BC6"/>
    <w:rsid w:val="008475C9"/>
    <w:rsid w:val="0085528A"/>
    <w:rsid w:val="008A6093"/>
    <w:rsid w:val="008C487A"/>
    <w:rsid w:val="008D6774"/>
    <w:rsid w:val="00910F6E"/>
    <w:rsid w:val="00947289"/>
    <w:rsid w:val="00985388"/>
    <w:rsid w:val="00993FFC"/>
    <w:rsid w:val="009D6FE1"/>
    <w:rsid w:val="009E6595"/>
    <w:rsid w:val="00A849B5"/>
    <w:rsid w:val="00AF5E76"/>
    <w:rsid w:val="00B17CEB"/>
    <w:rsid w:val="00B2338D"/>
    <w:rsid w:val="00B25913"/>
    <w:rsid w:val="00B52820"/>
    <w:rsid w:val="00B61588"/>
    <w:rsid w:val="00BD7364"/>
    <w:rsid w:val="00BF37CD"/>
    <w:rsid w:val="00BF7B10"/>
    <w:rsid w:val="00C30D2C"/>
    <w:rsid w:val="00C5033F"/>
    <w:rsid w:val="00C73A6B"/>
    <w:rsid w:val="00CD0A15"/>
    <w:rsid w:val="00CE63F8"/>
    <w:rsid w:val="00D01A82"/>
    <w:rsid w:val="00D30CD5"/>
    <w:rsid w:val="00D766AB"/>
    <w:rsid w:val="00DD14DA"/>
    <w:rsid w:val="00E10ADB"/>
    <w:rsid w:val="00E45FA8"/>
    <w:rsid w:val="00E46C9A"/>
    <w:rsid w:val="00E6774D"/>
    <w:rsid w:val="00E70A50"/>
    <w:rsid w:val="00EA3E08"/>
    <w:rsid w:val="00EA659D"/>
    <w:rsid w:val="00EF58FD"/>
    <w:rsid w:val="00F16EF0"/>
    <w:rsid w:val="00F260B9"/>
    <w:rsid w:val="00F56F1B"/>
    <w:rsid w:val="00F70188"/>
    <w:rsid w:val="00F802B7"/>
    <w:rsid w:val="00F8269A"/>
    <w:rsid w:val="00FB58E7"/>
    <w:rsid w:val="00FC0265"/>
    <w:rsid w:val="00FC240E"/>
    <w:rsid w:val="00FC5281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A3BD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6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5E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5E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5E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5E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A3BD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6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5E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5E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5E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5E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3014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51329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80655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41370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663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29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61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505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673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483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509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27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St-182/2015-36</izvorni_sadrzaj>
    <derivirana_varijabla naziv="DomainObject.Oznaka_1">St-182/2015-36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PARČINA export-import d.o.o. UMAG</izvorni_sadrzaj>
    <derivirana_varijabla naziv="DomainObject.Predmet.ProtustrankaFormated_1">  PARČINA export-import d.o.o. UMAG</derivirana_varijabla>
  </DomainObject.Predmet.ProtustrankaFormated>
  <DomainObject.Predmet.ProtustrankaFormatedOIB>
    <izvorni_sadrzaj>  PARČINA export-import d.o.o. UMAG, OIB 26112143670</izvorni_sadrzaj>
    <derivirana_varijabla naziv="DomainObject.Predmet.ProtustrankaFormatedOIB_1">  PARČINA export-import d.o.o. UMAG, OIB 26112143670</derivirana_varijabla>
  </DomainObject.Predmet.ProtustrankaFormatedOIB>
  <DomainObject.Predmet.ProtustrankaFormatedWithAdress>
    <izvorni_sadrzaj> PARČINA export-import d.o.o. UMAG, Šetalište Vladimira Gortana 36, 52470 Umag</izvorni_sadrzaj>
    <derivirana_varijabla naziv="DomainObject.Predmet.ProtustrankaFormatedWithAdress_1"> PARČINA export-import d.o.o. UMAG, Šetalište Vladimira Gortana 36, 52470 Umag</derivirana_varijabla>
  </DomainObject.Predmet.ProtustrankaFormatedWithAdress>
  <DomainObject.Predmet.ProtustrankaFormatedWithAdressOIB>
    <izvorni_sadrzaj> PARČINA export-import d.o.o. UMAG, OIB 26112143670, Šetalište Vladimira Gortana 36, 52470 Umag</izvorni_sadrzaj>
    <derivirana_varijabla naziv="DomainObject.Predmet.ProtustrankaFormatedWithAdressOIB_1"> PARČINA export-import d.o.o. UMAG, OIB 26112143670, Šetalište Vladimira Gortana 36, 52470 Umag</derivirana_varijabla>
  </DomainObject.Predmet.ProtustrankaFormatedWithAdressOIB>
  <DomainObject.Predmet.ProtustrankaWithAdress>
    <izvorni_sadrzaj>PARČINA export-import d.o.o. UMAG Šetalište Vladimira Gortana 36, 52470 Umag</izvorni_sadrzaj>
    <derivirana_varijabla naziv="DomainObject.Predmet.ProtustrankaWithAdress_1">PARČINA export-import d.o.o. UMAG Šetalište Vladimira Gortana 36, 52470 Umag</derivirana_varijabla>
  </DomainObject.Predmet.ProtustrankaWithAdress>
  <DomainObject.Predmet.ProtustrankaWithAdressOIB>
    <izvorni_sadrzaj>PARČINA export-import d.o.o. UMAG, OIB 26112143670, Šetalište Vladimira Gortana 36, 52470 Umag</izvorni_sadrzaj>
    <derivirana_varijabla naziv="DomainObject.Predmet.ProtustrankaWithAdressOIB_1">PARČINA export-import d.o.o. UMAG, OIB 26112143670, Šetalište Vladimira Gortana 36, 52470 Umag</derivirana_varijabla>
  </DomainObject.Predmet.ProtustrankaWithAdressOIB>
  <DomainObject.Predmet.ProtustrankaNazivFormated>
    <izvorni_sadrzaj>PARČINA export-import d.o.o. UMAG</izvorni_sadrzaj>
    <derivirana_varijabla naziv="DomainObject.Predmet.ProtustrankaNazivFormated_1">PARČINA export-import d.o.o. UMAG</derivirana_varijabla>
  </DomainObject.Predmet.ProtustrankaNazivFormated>
  <DomainObject.Predmet.ProtustrankaNazivFormatedOIB>
    <izvorni_sadrzaj>PARČINA export-import d.o.o. UMAG, OIB 26112143670</izvorni_sadrzaj>
    <derivirana_varijabla naziv="DomainObject.Predmet.ProtustrankaNazivFormatedOIB_1">PARČINA export-import d.o.o. UMAG, OIB 26112143670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PARČINA export-import d.o.o. UMAG</item>
    </izvorni_sadrzaj>
    <derivirana_varijabla naziv="DomainObject.Predmet.ProtuStrankaListFormated_1">
      <item>PARČINA export-import d.o.o. UMAG</item>
    </derivirana_varijabla>
  </DomainObject.Predmet.ProtuStrankaListFormated>
  <DomainObject.Predmet.ProtuStrankaListFormatedOIB>
    <izvorni_sadrzaj>
      <item>PARČINA export-import d.o.o. UMAG, OIB 26112143670</item>
    </izvorni_sadrzaj>
    <derivirana_varijabla naziv="DomainObject.Predmet.ProtuStrankaListFormatedOIB_1">
      <item>PARČINA export-import d.o.o. UMAG, OIB 26112143670</item>
    </derivirana_varijabla>
  </DomainObject.Predmet.ProtuStrankaListFormatedOIB>
  <DomainObject.Predmet.ProtuStrankaListFormatedWithAdress>
    <izvorni_sadrzaj>
      <item>PARČINA export-import d.o.o. UMAG, Šetalište Vladimira Gortana 36, 52470 Umag</item>
    </izvorni_sadrzaj>
    <derivirana_varijabla naziv="DomainObject.Predmet.ProtuStrankaListFormatedWithAdress_1">
      <item>PARČINA export-import d.o.o. UMAG, Šetalište Vladimira Gortana 36, 52470 Umag</item>
    </derivirana_varijabla>
  </DomainObject.Predmet.ProtuStrankaListFormatedWithAdress>
  <DomainObject.Predmet.ProtuStrankaListFormatedWithAdressOIB>
    <izvorni_sadrzaj>
      <item>PARČINA export-import d.o.o. UMAG, OIB 26112143670, Šetalište Vladimira Gortana 36, 52470 Umag</item>
    </izvorni_sadrzaj>
    <derivirana_varijabla naziv="DomainObject.Predmet.ProtuStrankaListFormatedWithAdressOIB_1">
      <item>PARČINA export-import d.o.o. UMAG, OIB 26112143670, Šetalište Vladimira Gortana 36, 52470 Umag</item>
    </derivirana_varijabla>
  </DomainObject.Predmet.ProtuStrankaListFormatedWithAdressOIB>
  <DomainObject.Predmet.ProtuStrankaListNazivFormated>
    <izvorni_sadrzaj>
      <item>PARČINA export-import d.o.o. UMAG</item>
    </izvorni_sadrzaj>
    <derivirana_varijabla naziv="DomainObject.Predmet.ProtuStrankaListNazivFormated_1">
      <item>PARČINA export-import d.o.o. UMAG</item>
    </derivirana_varijabla>
  </DomainObject.Predmet.ProtuStrankaListNazivFormated>
  <DomainObject.Predmet.ProtuStrankaListNazivFormatedOIB>
    <izvorni_sadrzaj>
      <item>PARČINA export-import d.o.o. UMAG, OIB 26112143670</item>
    </izvorni_sadrzaj>
    <derivirana_varijabla naziv="DomainObject.Predmet.ProtuStrankaListNazivFormatedOIB_1">
      <item>PARČINA export-import d.o.o. UMAG, OIB 26112143670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St-182/2015-36</izvorni_sadrzaj>
    <derivirana_varijabla naziv="DomainObject.PoslovniBrojDokumenta_1">St-182/2015-36</derivirana_varijabla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PARČINA export-import d.o.o. UMAG</izvorni_sadrzaj>
    <derivirana_varijabla naziv="DomainObject.Predmet.ProtustrankaIDrugi_1">PARČINA export-import d.o.o. UMAG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PARČINA export-import d.o.o. UMAG, OIB 26112143670, Šetalište Vladimira Gortana 36, 52470 Umag</izvorni_sadrzaj>
    <derivirana_varijabla naziv="DomainObject.Predmet.ProtustrankaIDrugiAdressOIB_1">PARČINA export-import d.o.o. UMAG, OIB 26112143670,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BARAN, KAŠTEL SUĆURAC</item>
      <item>PARČINA export-import d.o.o. UMAG</item>
    </izvorni_sadrzaj>
    <derivirana_varijabla naziv="DomainObject.Predmet.SudioniciListNaziv_1">
      <item>MARKO BARAN, KAŠTEL SUĆURAC</item>
      <item>PARČINA export-import d.o.o. UMAG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PARČINA export-import d.o.o. UMAG, OIB 26112143670, Šetalište Vladimira Gortana 36,52470 Umag</item>
    </izvorni_sadrzaj>
    <derivirana_varijabla naziv="DomainObject.Predmet.SudioniciListAdressOIB_1">
      <item>MARKO BARAN, KAŠTEL SUĆURAC, OIB 33476517791, Magistrala Pape Ivana Pavla Ii 20,21212 Kaštel Sućurac</item>
      <item>PARČINA export-import d.o.o. UMAG, OIB 26112143670, Šetalište Vladimira 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26112143670</item>
    </izvorni_sadrzaj>
    <derivirana_varijabla naziv="DomainObject.Predmet.SudioniciListNazivOIB_1">
      <item>, OIB 33476517791</item>
      <item>, OIB 26112143670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DE601-0739-4E3A-B5E7-3ED03FDC4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1274</properties:Characters>
  <properties:Lines>54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2016-12-27T12:34:00Z</dcterms:created>
  <dc:creator>Jasmina Matika</dc:creator>
  <cp:lastModifiedBy>Lorena Paris Aničić</cp:lastModifiedBy>
  <cp:lastPrinted>2015-10-12T10:54:00Z</cp:lastPrinted>
  <dcterms:modified xmlns:xsi="http://www.w3.org/2001/XMLSchema-instance" xsi:type="dcterms:W3CDTF">2016-12-27T12:55:00Z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St-182/2015-36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