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0733" w14:paraId="c16073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A2C66">
        <w:t>91</w:t>
      </w:r>
      <w:r w:rsidR="00BF7B86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7A2C66">
        <w:t xml:space="preserve">Zadruga za proizvodnju, usluge i trgovinu </w:t>
      </w:r>
      <w:r w:rsidR="00BF7B86">
        <w:t xml:space="preserve">NINA </w:t>
      </w:r>
      <w:r w:rsidR="009D27F1">
        <w:t>d.o.o.</w:t>
      </w:r>
      <w:r w:rsidR="007A2C66">
        <w:t>,</w:t>
      </w:r>
      <w:r w:rsidR="00035BE8">
        <w:t xml:space="preserve"> </w:t>
      </w:r>
      <w:r w:rsidR="006B3B25">
        <w:t xml:space="preserve">OIB: </w:t>
      </w:r>
      <w:r w:rsidR="00BF7B86">
        <w:t>09574295409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BF7B86">
        <w:t>030110463</w:t>
      </w:r>
      <w:r w:rsidR="009D27F1">
        <w:t xml:space="preserve">, Osijek, </w:t>
      </w:r>
      <w:r w:rsidR="00BF7B86">
        <w:t>Vijenac Petrove Gore 1,</w:t>
      </w:r>
      <w:r w:rsidR="009D42A3">
        <w:t xml:space="preserve"> </w:t>
      </w:r>
      <w:r>
        <w:t xml:space="preserve">temeljem članka 430. Stečajnog zakona („Narodne novine“ 71/15), dana </w:t>
      </w:r>
      <w:r w:rsidR="009D27F1">
        <w:t>4. siječnja 2017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BF7B86">
        <w:t>NINA d.o.o., OIB: 09574295409, MBS: 030110463, Osijek, Vijenac Petrove Gore 1</w:t>
      </w:r>
      <w:r w:rsidR="007A2C66">
        <w:t>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BF7B86">
        <w:t>69,342,30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F7B86">
        <w:t>NINA d.o.o., OIB: 09574295409, MBS: 030110463, Osijek, Vijenac Petrove Gore 1</w:t>
      </w:r>
      <w:r w:rsidR="007A2C66">
        <w:t>,</w:t>
      </w:r>
      <w:r w:rsidR="00035BE8">
        <w:t xml:space="preserve"> direktor </w:t>
      </w:r>
      <w:r w:rsidR="00BF7B86">
        <w:t>MARIO BOŠNJAK</w:t>
      </w:r>
      <w:r w:rsidR="00035BE8">
        <w:t xml:space="preserve">, OIB: </w:t>
      </w:r>
      <w:r w:rsidR="00BF7B86">
        <w:t>94477826770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A2C66">
        <w:t>91</w:t>
      </w:r>
      <w:r w:rsidR="00BF7B86">
        <w:t>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D27F1">
        <w:t>4. siječnja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D27F1">
        <w:t>6/3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37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7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7037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A66CC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A2C66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27F1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BF7B86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70377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St-2913/2016</izvorni_sadrzaj>
    <derivirana_varijabla naziv="DomainObject.Predmet.OznakaBroj_1">St-2913/2016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d.o.o. za ugostiteljstvo, trgovinu i usluge</izvorni_sadrzaj>
    <derivirana_varijabla naziv="DomainObject.Predmet.ProtustrankaFormated_1">  NINA d.o.o. za ugostiteljstvo, trgovinu i usluge</derivirana_varijabla>
  </DomainObject.Predmet.ProtustrankaFormated>
  <DomainObject.Predmet.ProtustrankaFormatedOIB>
    <izvorni_sadrzaj>  NINA d.o.o. za ugostiteljstvo, trgovinu i usluge, OIB 09574295409</izvorni_sadrzaj>
    <derivirana_varijabla naziv="DomainObject.Predmet.ProtustrankaFormatedOIB_1">  NINA d.o.o. za ugostiteljstvo, trgovinu i usluge, OIB 09574295409</derivirana_varijabla>
  </DomainObject.Predmet.ProtustrankaFormatedOIB>
  <DomainObject.Predmet.ProtustrankaFormatedWithAdress>
    <izvorni_sadrzaj> NINA d.o.o. za ugostiteljstvo, trgovinu i usluge, Vijenac Petrove Gore 1, 31000 Osijek</izvorni_sadrzaj>
    <derivirana_varijabla naziv="DomainObject.Predmet.ProtustrankaFormatedWithAdress_1"> NINA d.o.o. za ugostiteljstvo, trgovinu i usluge, Vijenac Petrove Gore 1, 31000 Osijek</derivirana_varijabla>
  </DomainObject.Predmet.ProtustrankaFormatedWithAdress>
  <DomainObject.Predmet.ProtustrankaFormatedWithAdressOIB>
    <izvorni_sadrzaj> NINA d.o.o. za ugostiteljstvo, trgovinu i usluge, OIB 09574295409, Vijenac Petrove Gore 1, 31000 Osijek</izvorni_sadrzaj>
    <derivirana_varijabla naziv="DomainObject.Predmet.ProtustrankaFormatedWithAdressOIB_1"> NINA d.o.o. za ugostiteljstvo, trgovinu i usluge, OIB 09574295409, Vijenac Petrove Gore 1, 31000 Osijek</derivirana_varijabla>
  </DomainObject.Predmet.ProtustrankaFormatedWithAdressOIB>
  <DomainObject.Predmet.ProtustrankaWithAdress>
    <izvorni_sadrzaj>NINA d.o.o. za ugostiteljstvo, trgovinu i usluge Vijenac Petrove Gore 1, 31000 Osijek</izvorni_sadrzaj>
    <derivirana_varijabla naziv="DomainObject.Predmet.ProtustrankaWithAdress_1">NINA d.o.o. za ugostiteljstvo, trgovinu i usluge Vijenac Petrove Gore 1, 31000 Osijek</derivirana_varijabla>
  </DomainObject.Predmet.ProtustrankaWithAdress>
  <DomainObject.Predmet.ProtustrankaWithAdressOIB>
    <izvorni_sadrzaj>NINA d.o.o. za ugostiteljstvo, trgovinu i usluge, OIB 09574295409, Vijenac Petrove Gore 1, 31000 Osijek</izvorni_sadrzaj>
    <derivirana_varijabla naziv="DomainObject.Predmet.ProtustrankaWithAdressOIB_1">NINA d.o.o. za ugostiteljstvo, trgovinu i usluge, OIB 09574295409, Vijenac Petrove Gore 1, 31000 Osijek</derivirana_varijabla>
  </DomainObject.Predmet.ProtustrankaWithAdressOIB>
  <DomainObject.Predmet.ProtustrankaNazivFormated>
    <izvorni_sadrzaj>NINA d.o.o. za ugostiteljstvo, trgovinu i usluge</izvorni_sadrzaj>
    <derivirana_varijabla naziv="DomainObject.Predmet.ProtustrankaNazivFormated_1">NINA d.o.o. za ugostiteljstvo, trgovinu i usluge</derivirana_varijabla>
  </DomainObject.Predmet.ProtustrankaNazivFormated>
  <DomainObject.Predmet.ProtustrankaNazivFormatedOIB>
    <izvorni_sadrzaj>NINA d.o.o. za ugostiteljstvo, trgovinu i usluge, OIB 09574295409</izvorni_sadrzaj>
    <derivirana_varijabla naziv="DomainObject.Predmet.ProtustrankaNazivFormatedOIB_1">NINA d.o.o. za ugostiteljstvo, trgovinu i usluge, OIB 09574295409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NINA d.o.o. za ugostiteljstvo, trgovinu i usluge</item>
    </izvorni_sadrzaj>
    <derivirana_varijabla naziv="DomainObject.Predmet.ProtuStrankaListFormated_1">
      <item>NINA d.o.o. za ugostiteljstvo, trgovinu i usluge</item>
    </derivirana_varijabla>
  </DomainObject.Predmet.ProtuStrankaListFormated>
  <DomainObject.Predmet.ProtuStrankaListFormatedOIB>
    <izvorni_sadrzaj>
      <item>NINA d.o.o. za ugostiteljstvo, trgovinu i usluge, OIB 09574295409</item>
    </izvorni_sadrzaj>
    <derivirana_varijabla naziv="DomainObject.Predmet.ProtuStrankaListFormatedOIB_1">
      <item>NINA d.o.o. za ugostiteljstvo, trgovinu i usluge, OIB 09574295409</item>
    </derivirana_varijabla>
  </DomainObject.Predmet.ProtuStrankaListFormatedOIB>
  <DomainObject.Predmet.ProtuStrankaListFormatedWithAdress>
    <izvorni_sadrzaj>
      <item>NINA d.o.o. za ugostiteljstvo, trgovinu i usluge, Vijenac Petrove Gore 1, 31000 Osijek</item>
    </izvorni_sadrzaj>
    <derivirana_varijabla naziv="DomainObject.Predmet.ProtuStrankaListFormatedWithAdress_1">
      <item>NINA d.o.o. za ugostiteljstvo, trgovinu i usluge, Vijenac Petrove Gore 1, 31000 Osijek</item>
    </derivirana_varijabla>
  </DomainObject.Predmet.ProtuStrankaListFormatedWithAdress>
  <DomainObject.Predmet.ProtuStrankaListFormatedWithAdressOIB>
    <izvorni_sadrzaj>
      <item>NINA d.o.o. za ugostiteljstvo, trgovinu i usluge, OIB 09574295409, Vijenac Petrove Gore 1, 31000 Osijek</item>
    </izvorni_sadrzaj>
    <derivirana_varijabla naziv="DomainObject.Predmet.ProtuStrankaListFormatedWithAdressOIB_1">
      <item>NINA d.o.o. za ugostiteljstvo, trgovinu i usluge, OIB 09574295409, Vijenac Petrove Gore 1, 31000 Osijek</item>
    </derivirana_varijabla>
  </DomainObject.Predmet.ProtuStrankaListFormatedWithAdressOIB>
  <DomainObject.Predmet.ProtuStrankaListNazivFormated>
    <izvorni_sadrzaj>
      <item>NINA d.o.o. za ugostiteljstvo, trgovinu i usluge</item>
    </izvorni_sadrzaj>
    <derivirana_varijabla naziv="DomainObject.Predmet.ProtuStrankaListNazivFormated_1">
      <item>NINA d.o.o. za ugostiteljstvo, trgovinu i usluge</item>
    </derivirana_varijabla>
  </DomainObject.Predmet.ProtuStrankaListNazivFormated>
  <DomainObject.Predmet.ProtuStrankaListNazivFormatedOIB>
    <izvorni_sadrzaj>
      <item>NINA d.o.o. za ugostiteljstvo, trgovinu i usluge, OIB 09574295409</item>
    </izvorni_sadrzaj>
    <derivirana_varijabla naziv="DomainObject.Predmet.ProtuStrankaListNazivFormatedOIB_1">
      <item>NINA d.o.o. za ugostiteljstvo, trgovinu i usluge, OIB 09574295409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NINA d.o.o. za ugostiteljstvo, trgovinu i usluge</izvorni_sadrzaj>
    <derivirana_varijabla naziv="DomainObject.Predmet.ProtustrankaIDrugi_1">NINA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NINA d.o.o. za ugostiteljstvo, trgovinu i usluge, OIB 09574295409, Vijenac Petrove Gore 1, 31000 Osijek</izvorni_sadrzaj>
    <derivirana_varijabla naziv="DomainObject.Predmet.ProtustrankaIDrugiAdressOIB_1">NINA d.o.o. za ugostiteljstvo, trgovinu i usluge, OIB 09574295409, Vijenac Petrove Gore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NINA d.o.o. za ugostiteljstvo, trgovinu i usluge</item>
    </izvorni_sadrzaj>
    <derivirana_varijabla naziv="DomainObject.Predmet.SudioniciListNaziv_1">
      <item>FINA RC OSIJEK</item>
      <item>NINA d.o.o. za ugostiteljstvo, trgovinu i usluge</item>
    </derivirana_varijabla>
  </DomainObject.Predmet.SudioniciListNaziv>
  <DomainObject.Predmet.SudioniciListAdressOIB>
    <izvorni_sadrzaj>
      <item>FINA RC OSIJEK, OIB 85821130368</item>
      <item>NINA d.o.o. za ugostiteljstvo, trgovinu i usluge, OIB 09574295409, Vijenac Petrove Gore 1,31000 Osijek</item>
    </izvorni_sadrzaj>
    <derivirana_varijabla naziv="DomainObject.Predmet.SudioniciListAdressOIB_1">
      <item>FINA RC OSIJEK, OIB 85821130368</item>
      <item>NINA d.o.o. za ugostiteljstvo, trgovinu i usluge, OIB 09574295409, Vijenac Petrove Gore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09574295409</item>
    </izvorni_sadrzaj>
    <derivirana_varijabla naziv="DomainObject.Predmet.SudioniciListNazivOIB_1">
      <item>, OIB 85821130368</item>
      <item>, OIB 09574295409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1992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2017-01-04T08:33:00Z</dcterms:created>
  <dc:creator>Snježana Andrijanić</dc:creator>
  <cp:lastModifiedBy>Snježana Andrijanić</cp:lastModifiedBy>
  <cp:lastPrinted>2017-01-04T08:33:00Z</cp:lastPrinted>
  <dcterms:modified xmlns:xsi="http://www.w3.org/2001/XMLSchema-instance" xsi:type="dcterms:W3CDTF">2017-01-04T08:33:00Z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