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c017bd" w14:paraId="9c017bd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D578ED" w:rsidP="00C43CDA" w:rsidR="00C43CDA">
      <w:pPr>
        <w:pStyle w:val="Zaglavlje"/>
        <w:jc w:val="right"/>
      </w:pPr>
      <w:r>
        <w:t>6</w:t>
      </w:r>
      <w:r w:rsidR="000938B8">
        <w:t xml:space="preserve"> St-</w:t>
      </w:r>
      <w:r w:rsidR="00017B19">
        <w:t>7</w:t>
      </w:r>
      <w:r w:rsidR="000938B8">
        <w:t>/1</w:t>
      </w:r>
      <w:r w:rsidR="00017B19">
        <w:t>7</w:t>
      </w:r>
      <w:r w:rsidR="000938B8">
        <w:t>-3</w:t>
      </w:r>
    </w:p>
    <w:p w:rsidRDefault="004337D0" w:rsidP="00542BC7" w:rsidR="000938B8">
      <w:pPr>
        <w:ind w:firstLine="708"/>
      </w:pP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938B8" w:rsidP="000938B8" w:rsidR="000938B8" w:rsidRPr="00D21A2C"/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2165F" w:rsidP="00F2165F" w:rsidR="00443F69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C85807" w:rsidR="00224AFF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</w:t>
      </w:r>
      <w:r w:rsidR="00D92A60">
        <w:t>sutkinji</w:t>
      </w:r>
      <w:r>
        <w:t xml:space="preserve"> </w:t>
      </w:r>
      <w:r w:rsidR="00D578ED">
        <w:t>Nadi Roso</w:t>
      </w:r>
      <w:r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 </w:t>
      </w:r>
      <w:r w:rsidR="00E410A0" w:rsidRPr="00DA1006">
        <w:t>OIB 85821130368</w:t>
      </w:r>
      <w:r w:rsidR="00E410A0">
        <w:t xml:space="preserve">, </w:t>
      </w:r>
      <w:r w:rsidR="004A0D7B">
        <w:t xml:space="preserve">Regionalni centar Osijek Podružnica Osijek, L. </w:t>
      </w:r>
      <w:proofErr w:type="spellStart"/>
      <w:r w:rsidR="004A0D7B">
        <w:t>Jagera</w:t>
      </w:r>
      <w:proofErr w:type="spellEnd"/>
      <w:r w:rsidR="004A0D7B">
        <w:t xml:space="preserve"> 3, za pokretanje s</w:t>
      </w:r>
      <w:r w:rsidR="00876A51">
        <w:t>kraćenog stečajnog postupka</w:t>
      </w:r>
      <w:r w:rsidR="004A0D7B">
        <w:t xml:space="preserve"> nad dužnikom</w:t>
      </w:r>
      <w:r w:rsidR="00542BC7">
        <w:t xml:space="preserve"> </w:t>
      </w:r>
      <w:r w:rsidR="00E410A0" w:rsidRPr="00E410A0">
        <w:t>PEKI d.o.o. u likvidaciji</w:t>
      </w:r>
      <w:r w:rsidR="005F6F25">
        <w:t xml:space="preserve">, </w:t>
      </w:r>
      <w:r w:rsidR="00E410A0" w:rsidRPr="00E410A0">
        <w:t>Petra Svačića 91/A</w:t>
      </w:r>
      <w:r w:rsidR="005F6F25">
        <w:t xml:space="preserve">, </w:t>
      </w:r>
      <w:r w:rsidR="00E410A0" w:rsidRPr="00E410A0">
        <w:t>Županja</w:t>
      </w:r>
      <w:r w:rsidR="0096040D">
        <w:t xml:space="preserve">, </w:t>
      </w:r>
      <w:r w:rsidR="00D253AD">
        <w:t xml:space="preserve">MBS: </w:t>
      </w:r>
      <w:r w:rsidR="00E410A0" w:rsidRPr="00E410A0">
        <w:t>030128844</w:t>
      </w:r>
      <w:r w:rsidR="00D253AD">
        <w:t xml:space="preserve">, OIB: </w:t>
      </w:r>
      <w:r w:rsidR="00E410A0" w:rsidRPr="00E410A0">
        <w:t>53290286631</w:t>
      </w:r>
      <w:r w:rsidR="00834BE0">
        <w:t xml:space="preserve">, </w:t>
      </w:r>
      <w:r w:rsidR="004A0D7B">
        <w:t xml:space="preserve">temeljem članka 430. Stečajnog zakona </w:t>
      </w:r>
      <w:r w:rsidR="00A35DEB">
        <w:t>(</w:t>
      </w:r>
      <w:r w:rsidR="004A0D7B">
        <w:t>„Narodne nov</w:t>
      </w:r>
      <w:r w:rsidR="00316816">
        <w:t>ine“ 71/15)</w:t>
      </w:r>
      <w:r w:rsidR="00C64B1E">
        <w:t xml:space="preserve">, dana </w:t>
      </w:r>
      <w:r w:rsidR="003D6C1B">
        <w:t>3</w:t>
      </w:r>
      <w:r w:rsidR="00017B19">
        <w:t>0</w:t>
      </w:r>
      <w:r w:rsidR="00B756F8">
        <w:t xml:space="preserve">. </w:t>
      </w:r>
      <w:r w:rsidR="00017B19">
        <w:t>siječnja</w:t>
      </w:r>
      <w:r w:rsidR="001C3F36">
        <w:t xml:space="preserve"> </w:t>
      </w:r>
      <w:r w:rsidR="00B756F8">
        <w:t>201</w:t>
      </w:r>
      <w:r w:rsidR="00017B19">
        <w:t>7</w:t>
      </w:r>
      <w:r w:rsidR="00224AFF">
        <w:t>. godine, objavljuje sljedeći</w:t>
      </w:r>
    </w:p>
    <w:p w:rsidRDefault="00443F69" w:rsidP="00532E0A" w:rsidR="00443F69">
      <w:pPr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7C37D8" w:rsidR="00F5045C">
      <w:pPr>
        <w:ind w:left="708"/>
        <w:jc w:val="both"/>
      </w:pPr>
      <w:r>
        <w:rPr>
          <w:bCs/>
        </w:rPr>
        <w:t xml:space="preserve">I Utvrđuje se da ukupni iznos evidentiranog duga dužnika </w:t>
      </w:r>
      <w:r w:rsidR="00E410A0" w:rsidRPr="00E410A0">
        <w:t>PEKI d.o.o. u likvidaciji</w:t>
      </w:r>
      <w:r w:rsidR="00E410A0">
        <w:t xml:space="preserve">, </w:t>
      </w:r>
      <w:r w:rsidR="00E410A0" w:rsidRPr="00E410A0">
        <w:t>Petra Svačića 91/A</w:t>
      </w:r>
      <w:r w:rsidR="00E410A0">
        <w:t xml:space="preserve">, </w:t>
      </w:r>
      <w:r w:rsidR="00E410A0" w:rsidRPr="00E410A0">
        <w:t>Županja</w:t>
      </w:r>
      <w:r w:rsidR="00E410A0">
        <w:t xml:space="preserve">, MBS: </w:t>
      </w:r>
      <w:r w:rsidR="00E410A0" w:rsidRPr="00E410A0">
        <w:t>030128844</w:t>
      </w:r>
      <w:r w:rsidR="00E410A0">
        <w:t xml:space="preserve">, OIB: </w:t>
      </w:r>
      <w:r w:rsidR="00E410A0" w:rsidRPr="00E410A0">
        <w:t>53290286631</w:t>
      </w:r>
      <w:r w:rsidR="00D749EA">
        <w:t>,</w:t>
      </w:r>
      <w:r w:rsidR="00D92C9C">
        <w:t xml:space="preserve"> </w:t>
      </w:r>
      <w:r>
        <w:t xml:space="preserve">iznosi </w:t>
      </w:r>
      <w:r w:rsidR="00E410A0">
        <w:t>5.435,40</w:t>
      </w:r>
      <w:r>
        <w:t xml:space="preserve"> kn.</w:t>
      </w:r>
    </w:p>
    <w:p w:rsidRDefault="00EE5D72" w:rsidP="007C37D8" w:rsidR="00F5045C">
      <w:pPr>
        <w:ind w:left="708"/>
        <w:jc w:val="both"/>
      </w:pPr>
      <w:r>
        <w:t xml:space="preserve">II </w:t>
      </w:r>
      <w:r w:rsidR="004B7AC4">
        <w:t xml:space="preserve">Poziva se </w:t>
      </w:r>
      <w:r w:rsidR="00846D80">
        <w:t>likvidator</w:t>
      </w:r>
      <w:r w:rsidR="004B7AC4">
        <w:t xml:space="preserve"> </w:t>
      </w:r>
      <w:r w:rsidR="00846D80" w:rsidRPr="00846D80">
        <w:t xml:space="preserve">Kata </w:t>
      </w:r>
      <w:proofErr w:type="spellStart"/>
      <w:r w:rsidR="00846D80" w:rsidRPr="00846D80">
        <w:t>Prgić</w:t>
      </w:r>
      <w:proofErr w:type="spellEnd"/>
      <w:r w:rsidR="00846D80" w:rsidRPr="00846D80">
        <w:t>, OIB: 40629198118</w:t>
      </w:r>
      <w:r w:rsidR="0096040D">
        <w:t>,</w:t>
      </w:r>
      <w:r w:rsidR="00876A51">
        <w:t xml:space="preserve"> </w:t>
      </w:r>
      <w:r w:rsidR="00846D80" w:rsidRPr="00846D80">
        <w:t>Županja, Petra Svačića 91/A</w:t>
      </w:r>
      <w:r w:rsidR="004B7AC4">
        <w:t>,</w:t>
      </w:r>
      <w:r w:rsidR="00D776ED">
        <w:t xml:space="preserve"> </w:t>
      </w:r>
      <w:r w:rsidR="00B32948">
        <w:t xml:space="preserve">da </w:t>
      </w:r>
      <w:r w:rsidR="00936874">
        <w:t>u roku od 15 dana od dana objave ovog oglasa na e-oglasnoj ploči suda</w:t>
      </w:r>
      <w:r w:rsidR="00B32948">
        <w:t xml:space="preserve"> podnes</w:t>
      </w:r>
      <w:r w:rsidR="00C07D47">
        <w:t>e</w:t>
      </w:r>
      <w:r w:rsidR="00B32948">
        <w:t xml:space="preserve"> ovom sudu, pozivom na gornji broj spisa, javnobilježnički ovjerovljeni </w:t>
      </w:r>
      <w:proofErr w:type="spellStart"/>
      <w:r w:rsidR="00B32948">
        <w:t>prokazni</w:t>
      </w:r>
      <w:proofErr w:type="spellEnd"/>
      <w:r w:rsidR="00B32948">
        <w:t xml:space="preserve"> popis imovine i obveza dužn</w:t>
      </w:r>
      <w:r w:rsidR="00F2165F">
        <w:t>ika na propisanom obrascu.</w:t>
      </w:r>
    </w:p>
    <w:p w:rsidRDefault="00413C80" w:rsidP="007C37D8" w:rsidR="00F5045C">
      <w:pPr>
        <w:ind w:left="708"/>
        <w:jc w:val="both"/>
      </w:pPr>
      <w:r>
        <w:t>III</w:t>
      </w:r>
      <w:r w:rsidR="00A63F24">
        <w:t xml:space="preserve"> P</w:t>
      </w:r>
      <w:r w:rsidR="003E4DD9">
        <w:t xml:space="preserve">ozivaju se vjerovnici dužnika da najkasnije u roku od 45 dana od dana objave ovog oglasa na e-oglasnoj ploči suda predlože otvaranje stečajnog postupka nad dužnikom te da uplate predujam u iznosu od 10.000,00 kn za pokriće troškova toga postupka na </w:t>
      </w:r>
      <w:r w:rsidR="000C26C6">
        <w:t>žiro račun IBAN : HR31 2390 001</w:t>
      </w:r>
      <w:r w:rsidR="00FA690D">
        <w:t>1</w:t>
      </w:r>
      <w:r w:rsidR="000C26C6">
        <w:t xml:space="preserve"> 3000 0020 0 s pozivom na broj HR05 272-</w:t>
      </w:r>
      <w:r w:rsidR="00846D80">
        <w:t>7</w:t>
      </w:r>
      <w:r w:rsidR="000C26C6">
        <w:t>-1</w:t>
      </w:r>
      <w:r w:rsidR="00846D80">
        <w:t>7</w:t>
      </w:r>
      <w:r w:rsidR="00316816">
        <w:t xml:space="preserve"> (članak 430</w:t>
      </w:r>
      <w:r w:rsidR="00467323">
        <w:t>.</w:t>
      </w:r>
      <w:r w:rsidR="00316816">
        <w:t xml:space="preserve"> Stečajnog zakona u vezi s člankom 132. Stečajnog zakona Narodne novine broj 71/15).</w:t>
      </w:r>
    </w:p>
    <w:p w:rsidRDefault="00413C80" w:rsidP="00224AFF" w:rsidR="00A63F24">
      <w:pPr>
        <w:ind w:left="708"/>
        <w:jc w:val="both"/>
      </w:pPr>
      <w:r>
        <w:t>I</w:t>
      </w:r>
      <w:r w:rsidR="00A63F24">
        <w:t xml:space="preserve">V </w:t>
      </w:r>
      <w:r>
        <w:t xml:space="preserve">Ako osobe </w:t>
      </w:r>
      <w:r w:rsidR="00316816">
        <w:t xml:space="preserve">iz točke II, </w:t>
      </w:r>
      <w:r>
        <w:t xml:space="preserve">ovlaštene za zastupanje dužnika </w:t>
      </w:r>
      <w:r w:rsidR="00316816">
        <w:t xml:space="preserve">po zakonu, </w:t>
      </w:r>
      <w:r w:rsidR="00836CE2">
        <w:t xml:space="preserve">u roku od 15 dana od dana objave ovog oglasa na e-oglasnoj ploči suda </w:t>
      </w:r>
      <w:r>
        <w:t xml:space="preserve">ne podnesu </w:t>
      </w:r>
      <w:proofErr w:type="spellStart"/>
      <w:r w:rsidR="00836CE2">
        <w:t>prokazni</w:t>
      </w:r>
      <w:proofErr w:type="spellEnd"/>
      <w:r w:rsidR="00836CE2">
        <w:t xml:space="preserve"> </w:t>
      </w:r>
      <w:r>
        <w:t xml:space="preserve">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54259D" w:rsidP="00224AFF" w:rsidR="0054259D">
      <w:pPr>
        <w:ind w:left="708"/>
        <w:jc w:val="both"/>
      </w:pPr>
    </w:p>
    <w:p w:rsidRDefault="0054259D" w:rsidP="00F2165F" w:rsidR="00224AFF">
      <w:pPr>
        <w:ind w:left="708"/>
        <w:jc w:val="center"/>
      </w:pPr>
      <w:r>
        <w:t xml:space="preserve">U Osijeku </w:t>
      </w:r>
      <w:r w:rsidR="00017B19">
        <w:t>30. siječnja 2017.</w:t>
      </w:r>
    </w:p>
    <w:p w:rsidRDefault="0048554A" w:rsidP="00F2165F" w:rsidR="0048554A" w:rsidRPr="00F2165F">
      <w:pPr>
        <w:ind w:left="708"/>
        <w:jc w:val="center"/>
      </w:pPr>
    </w:p>
    <w:p w:rsidRDefault="008B0E56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</w:t>
      </w:r>
      <w:r w:rsidR="00D92A60">
        <w:rPr>
          <w:bCs/>
        </w:rPr>
        <w:t>STEČAJNA SUTKINJA</w:t>
      </w:r>
    </w:p>
    <w:p w:rsidRDefault="00D578ED" w:rsidP="0077382A" w:rsidR="00F2165F" w:rsidRPr="00F2165F">
      <w:pPr>
        <w:ind w:left="6372"/>
        <w:jc w:val="both"/>
        <w:rPr>
          <w:bCs/>
        </w:rPr>
      </w:pPr>
      <w:r>
        <w:rPr>
          <w:bCs/>
        </w:rPr>
        <w:t xml:space="preserve">      </w:t>
      </w:r>
      <w:r w:rsidR="00D92A60">
        <w:rPr>
          <w:bCs/>
        </w:rPr>
        <w:t xml:space="preserve">       </w:t>
      </w:r>
      <w:r>
        <w:rPr>
          <w:bCs/>
        </w:rPr>
        <w:t xml:space="preserve">Nada Roso </w:t>
      </w:r>
    </w:p>
    <w:p w:rsidRDefault="00047A8F" w:rsidP="00047A8F" w:rsidR="00047A8F">
      <w:r>
        <w:t>DNA</w:t>
      </w:r>
    </w:p>
    <w:p w:rsidRDefault="008B0E56" w:rsidP="00F2165F" w:rsidR="00A57DB1">
      <w:pPr>
        <w:numPr>
          <w:ilvl w:val="0"/>
          <w:numId w:val="1"/>
        </w:numPr>
        <w:jc w:val="both"/>
      </w:pPr>
      <w:r>
        <w:t>e-oglasna ploča</w:t>
      </w:r>
    </w:p>
    <w:p w:rsidRDefault="00F30D1C" w:rsidP="00F2165F" w:rsidR="008B0E56">
      <w:pPr>
        <w:numPr>
          <w:ilvl w:val="0"/>
          <w:numId w:val="1"/>
        </w:numPr>
        <w:jc w:val="both"/>
      </w:pPr>
      <w:r>
        <w:t>e-</w:t>
      </w:r>
      <w:r w:rsidR="00A57DB1">
        <w:t>oglasna ploča - zahtjev</w:t>
      </w:r>
    </w:p>
    <w:p w:rsidRDefault="00FA690D" w:rsidR="00532E0A">
      <w:pPr>
        <w:numPr>
          <w:ilvl w:val="0"/>
          <w:numId w:val="1"/>
        </w:numPr>
      </w:pPr>
      <w:r>
        <w:t xml:space="preserve">kal. </w:t>
      </w:r>
      <w:r w:rsidR="00017B19">
        <w:t>2</w:t>
      </w:r>
      <w:r w:rsidR="00650D30">
        <w:t>0</w:t>
      </w:r>
      <w:r w:rsidR="00017B19">
        <w:t>.3.</w:t>
      </w:r>
    </w:p>
    <w:sectPr w:rsidSect="00F2165F" w:rsidR="00532E0A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4D0A" w:rsidR="00FC4D0A">
      <w:r>
        <w:separator/>
      </w:r>
    </w:p>
  </w:endnote>
  <w:endnote w:id="0" w:type="continuationSeparator">
    <w:p w:rsidRDefault="00FC4D0A" w:rsidR="00FC4D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4D0A" w:rsidR="00FC4D0A">
      <w:r>
        <w:separator/>
      </w:r>
    </w:p>
  </w:footnote>
  <w:footnote w:id="0" w:type="continuationSeparator">
    <w:p w:rsidRDefault="00FC4D0A" w:rsidR="00FC4D0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1C68"/>
    <w:rsid w:val="0001245A"/>
    <w:rsid w:val="00012BB2"/>
    <w:rsid w:val="00012F71"/>
    <w:rsid w:val="00014887"/>
    <w:rsid w:val="00016B25"/>
    <w:rsid w:val="00017B19"/>
    <w:rsid w:val="00035864"/>
    <w:rsid w:val="00036441"/>
    <w:rsid w:val="000477CD"/>
    <w:rsid w:val="00047A8F"/>
    <w:rsid w:val="00050860"/>
    <w:rsid w:val="000535EA"/>
    <w:rsid w:val="00070FDD"/>
    <w:rsid w:val="00077C9D"/>
    <w:rsid w:val="00091B4B"/>
    <w:rsid w:val="000938B8"/>
    <w:rsid w:val="00095305"/>
    <w:rsid w:val="00097A82"/>
    <w:rsid w:val="000B0EBD"/>
    <w:rsid w:val="000B4AD6"/>
    <w:rsid w:val="000C26C6"/>
    <w:rsid w:val="000C5AF3"/>
    <w:rsid w:val="000D0569"/>
    <w:rsid w:val="000E463F"/>
    <w:rsid w:val="000E762A"/>
    <w:rsid w:val="000F61EA"/>
    <w:rsid w:val="00102060"/>
    <w:rsid w:val="0012388A"/>
    <w:rsid w:val="001437B2"/>
    <w:rsid w:val="00164F19"/>
    <w:rsid w:val="00173F18"/>
    <w:rsid w:val="00177EC7"/>
    <w:rsid w:val="00181891"/>
    <w:rsid w:val="00182640"/>
    <w:rsid w:val="00190ED8"/>
    <w:rsid w:val="001B49A2"/>
    <w:rsid w:val="001B5F20"/>
    <w:rsid w:val="001B70D9"/>
    <w:rsid w:val="001C1653"/>
    <w:rsid w:val="001C3E53"/>
    <w:rsid w:val="001C3F36"/>
    <w:rsid w:val="001C73F4"/>
    <w:rsid w:val="001C7F1E"/>
    <w:rsid w:val="001E2000"/>
    <w:rsid w:val="001E375C"/>
    <w:rsid w:val="001E47C3"/>
    <w:rsid w:val="00202FD9"/>
    <w:rsid w:val="00204C74"/>
    <w:rsid w:val="002063E3"/>
    <w:rsid w:val="00217C41"/>
    <w:rsid w:val="00221FE6"/>
    <w:rsid w:val="00224AFF"/>
    <w:rsid w:val="00225084"/>
    <w:rsid w:val="002358E7"/>
    <w:rsid w:val="0025000D"/>
    <w:rsid w:val="00250FA9"/>
    <w:rsid w:val="00261E40"/>
    <w:rsid w:val="00261F2E"/>
    <w:rsid w:val="00267D26"/>
    <w:rsid w:val="00276A35"/>
    <w:rsid w:val="0028507D"/>
    <w:rsid w:val="002A1B0C"/>
    <w:rsid w:val="002A2AF5"/>
    <w:rsid w:val="002A36D6"/>
    <w:rsid w:val="002A3BEF"/>
    <w:rsid w:val="002A4248"/>
    <w:rsid w:val="002B4236"/>
    <w:rsid w:val="002C3D49"/>
    <w:rsid w:val="002D099D"/>
    <w:rsid w:val="002D2610"/>
    <w:rsid w:val="002D6507"/>
    <w:rsid w:val="002D7681"/>
    <w:rsid w:val="002F4AAF"/>
    <w:rsid w:val="002F66FE"/>
    <w:rsid w:val="00300EC6"/>
    <w:rsid w:val="00316816"/>
    <w:rsid w:val="00317905"/>
    <w:rsid w:val="00320C64"/>
    <w:rsid w:val="003276D7"/>
    <w:rsid w:val="00331D2D"/>
    <w:rsid w:val="003337A6"/>
    <w:rsid w:val="00333810"/>
    <w:rsid w:val="00342079"/>
    <w:rsid w:val="00343CDC"/>
    <w:rsid w:val="003445D8"/>
    <w:rsid w:val="003612A7"/>
    <w:rsid w:val="00375C7E"/>
    <w:rsid w:val="00375ED8"/>
    <w:rsid w:val="00381D0A"/>
    <w:rsid w:val="003824C3"/>
    <w:rsid w:val="0038265B"/>
    <w:rsid w:val="003832CA"/>
    <w:rsid w:val="00383AE3"/>
    <w:rsid w:val="003879D1"/>
    <w:rsid w:val="003924AF"/>
    <w:rsid w:val="003A56C0"/>
    <w:rsid w:val="003A610E"/>
    <w:rsid w:val="003B025E"/>
    <w:rsid w:val="003C01DF"/>
    <w:rsid w:val="003C22AD"/>
    <w:rsid w:val="003C5E3D"/>
    <w:rsid w:val="003D02B1"/>
    <w:rsid w:val="003D6C1B"/>
    <w:rsid w:val="003E197B"/>
    <w:rsid w:val="003E2384"/>
    <w:rsid w:val="003E4C32"/>
    <w:rsid w:val="003E4DD9"/>
    <w:rsid w:val="003E7C98"/>
    <w:rsid w:val="003F0750"/>
    <w:rsid w:val="003F1980"/>
    <w:rsid w:val="003F3508"/>
    <w:rsid w:val="00413C80"/>
    <w:rsid w:val="00415293"/>
    <w:rsid w:val="0041638D"/>
    <w:rsid w:val="00421D71"/>
    <w:rsid w:val="00422FFE"/>
    <w:rsid w:val="00423F56"/>
    <w:rsid w:val="004337D0"/>
    <w:rsid w:val="004351D0"/>
    <w:rsid w:val="00436570"/>
    <w:rsid w:val="00443F69"/>
    <w:rsid w:val="00445204"/>
    <w:rsid w:val="004636C7"/>
    <w:rsid w:val="004638F5"/>
    <w:rsid w:val="0046632E"/>
    <w:rsid w:val="00467323"/>
    <w:rsid w:val="004753DA"/>
    <w:rsid w:val="00476EB4"/>
    <w:rsid w:val="00480973"/>
    <w:rsid w:val="00482F57"/>
    <w:rsid w:val="00484B20"/>
    <w:rsid w:val="0048554A"/>
    <w:rsid w:val="00485FC9"/>
    <w:rsid w:val="0048747B"/>
    <w:rsid w:val="004A0178"/>
    <w:rsid w:val="004A0D7B"/>
    <w:rsid w:val="004A6AE2"/>
    <w:rsid w:val="004A6F2C"/>
    <w:rsid w:val="004B490A"/>
    <w:rsid w:val="004B64DD"/>
    <w:rsid w:val="004B7AC4"/>
    <w:rsid w:val="004C3969"/>
    <w:rsid w:val="004D5A26"/>
    <w:rsid w:val="004E1973"/>
    <w:rsid w:val="004E3D9F"/>
    <w:rsid w:val="004E466C"/>
    <w:rsid w:val="004F48EA"/>
    <w:rsid w:val="004F5FE8"/>
    <w:rsid w:val="00510F6B"/>
    <w:rsid w:val="005126B5"/>
    <w:rsid w:val="005159C5"/>
    <w:rsid w:val="00521D3C"/>
    <w:rsid w:val="00532E0A"/>
    <w:rsid w:val="00534964"/>
    <w:rsid w:val="0053545A"/>
    <w:rsid w:val="005413EA"/>
    <w:rsid w:val="0054259D"/>
    <w:rsid w:val="00542BC7"/>
    <w:rsid w:val="005437AE"/>
    <w:rsid w:val="00550133"/>
    <w:rsid w:val="005524CF"/>
    <w:rsid w:val="00554CD6"/>
    <w:rsid w:val="00556098"/>
    <w:rsid w:val="005668D6"/>
    <w:rsid w:val="00567F63"/>
    <w:rsid w:val="0058243F"/>
    <w:rsid w:val="005868D0"/>
    <w:rsid w:val="005931E7"/>
    <w:rsid w:val="005A4FC3"/>
    <w:rsid w:val="005A5F8E"/>
    <w:rsid w:val="005B1166"/>
    <w:rsid w:val="005B59B6"/>
    <w:rsid w:val="005C01B9"/>
    <w:rsid w:val="005C2492"/>
    <w:rsid w:val="005C33E2"/>
    <w:rsid w:val="005D1E21"/>
    <w:rsid w:val="005D2A79"/>
    <w:rsid w:val="005D7EC1"/>
    <w:rsid w:val="005E0CFB"/>
    <w:rsid w:val="005E20FF"/>
    <w:rsid w:val="005E45F5"/>
    <w:rsid w:val="005E55B1"/>
    <w:rsid w:val="005F6F25"/>
    <w:rsid w:val="00613D0A"/>
    <w:rsid w:val="0061558B"/>
    <w:rsid w:val="006207DD"/>
    <w:rsid w:val="006310C2"/>
    <w:rsid w:val="00632865"/>
    <w:rsid w:val="00633654"/>
    <w:rsid w:val="006372FF"/>
    <w:rsid w:val="00644281"/>
    <w:rsid w:val="00650D30"/>
    <w:rsid w:val="00652724"/>
    <w:rsid w:val="00666402"/>
    <w:rsid w:val="00685E41"/>
    <w:rsid w:val="00692C01"/>
    <w:rsid w:val="00693BFD"/>
    <w:rsid w:val="00693CB5"/>
    <w:rsid w:val="0069656A"/>
    <w:rsid w:val="006A11E9"/>
    <w:rsid w:val="006A6EBE"/>
    <w:rsid w:val="006B29B9"/>
    <w:rsid w:val="006B5168"/>
    <w:rsid w:val="006C36CE"/>
    <w:rsid w:val="006C4FDF"/>
    <w:rsid w:val="006C6A31"/>
    <w:rsid w:val="006E7EDF"/>
    <w:rsid w:val="006F0DB1"/>
    <w:rsid w:val="00711561"/>
    <w:rsid w:val="00720146"/>
    <w:rsid w:val="0072168A"/>
    <w:rsid w:val="00722367"/>
    <w:rsid w:val="0073010A"/>
    <w:rsid w:val="007307CD"/>
    <w:rsid w:val="00734726"/>
    <w:rsid w:val="0073554C"/>
    <w:rsid w:val="00744CE9"/>
    <w:rsid w:val="007657AA"/>
    <w:rsid w:val="00765803"/>
    <w:rsid w:val="007658EB"/>
    <w:rsid w:val="00766D29"/>
    <w:rsid w:val="00767B75"/>
    <w:rsid w:val="0077329E"/>
    <w:rsid w:val="0077382A"/>
    <w:rsid w:val="0078009A"/>
    <w:rsid w:val="00796AED"/>
    <w:rsid w:val="007A4540"/>
    <w:rsid w:val="007A5699"/>
    <w:rsid w:val="007B0E12"/>
    <w:rsid w:val="007C37D8"/>
    <w:rsid w:val="007D7923"/>
    <w:rsid w:val="007E2590"/>
    <w:rsid w:val="007E7376"/>
    <w:rsid w:val="007F1C41"/>
    <w:rsid w:val="007F4FF1"/>
    <w:rsid w:val="008023F7"/>
    <w:rsid w:val="008135E6"/>
    <w:rsid w:val="00817C66"/>
    <w:rsid w:val="0082023A"/>
    <w:rsid w:val="00834BE0"/>
    <w:rsid w:val="00836CE2"/>
    <w:rsid w:val="0084069A"/>
    <w:rsid w:val="00846D80"/>
    <w:rsid w:val="008503EE"/>
    <w:rsid w:val="0085324B"/>
    <w:rsid w:val="00855A65"/>
    <w:rsid w:val="00860129"/>
    <w:rsid w:val="00864E64"/>
    <w:rsid w:val="008670C0"/>
    <w:rsid w:val="00874503"/>
    <w:rsid w:val="00875548"/>
    <w:rsid w:val="00876A51"/>
    <w:rsid w:val="008A224F"/>
    <w:rsid w:val="008A235F"/>
    <w:rsid w:val="008A6156"/>
    <w:rsid w:val="008A66B9"/>
    <w:rsid w:val="008A786C"/>
    <w:rsid w:val="008B0E56"/>
    <w:rsid w:val="008C7029"/>
    <w:rsid w:val="008D152F"/>
    <w:rsid w:val="008D795B"/>
    <w:rsid w:val="008E47CE"/>
    <w:rsid w:val="008F578B"/>
    <w:rsid w:val="00901EF5"/>
    <w:rsid w:val="00912CF5"/>
    <w:rsid w:val="009137B1"/>
    <w:rsid w:val="00916BED"/>
    <w:rsid w:val="00930B0A"/>
    <w:rsid w:val="00936874"/>
    <w:rsid w:val="00937840"/>
    <w:rsid w:val="00944616"/>
    <w:rsid w:val="009509F7"/>
    <w:rsid w:val="009525D4"/>
    <w:rsid w:val="00957168"/>
    <w:rsid w:val="0096040D"/>
    <w:rsid w:val="00963F9A"/>
    <w:rsid w:val="00980E4D"/>
    <w:rsid w:val="009933E4"/>
    <w:rsid w:val="009A412B"/>
    <w:rsid w:val="009B40D7"/>
    <w:rsid w:val="009B46D8"/>
    <w:rsid w:val="009B51B6"/>
    <w:rsid w:val="009C1900"/>
    <w:rsid w:val="009C670C"/>
    <w:rsid w:val="009D1C32"/>
    <w:rsid w:val="009D5A9B"/>
    <w:rsid w:val="009E5D6D"/>
    <w:rsid w:val="00A02565"/>
    <w:rsid w:val="00A061DF"/>
    <w:rsid w:val="00A07CA2"/>
    <w:rsid w:val="00A214C9"/>
    <w:rsid w:val="00A32ED0"/>
    <w:rsid w:val="00A34E1B"/>
    <w:rsid w:val="00A35DEB"/>
    <w:rsid w:val="00A371CB"/>
    <w:rsid w:val="00A405B5"/>
    <w:rsid w:val="00A429F9"/>
    <w:rsid w:val="00A46436"/>
    <w:rsid w:val="00A535F2"/>
    <w:rsid w:val="00A55A04"/>
    <w:rsid w:val="00A57AB7"/>
    <w:rsid w:val="00A57DB1"/>
    <w:rsid w:val="00A63F24"/>
    <w:rsid w:val="00A8702F"/>
    <w:rsid w:val="00A92274"/>
    <w:rsid w:val="00AA6B6E"/>
    <w:rsid w:val="00AB7B53"/>
    <w:rsid w:val="00AC36A5"/>
    <w:rsid w:val="00AE45D4"/>
    <w:rsid w:val="00AE4FFA"/>
    <w:rsid w:val="00AF1B39"/>
    <w:rsid w:val="00AF72EE"/>
    <w:rsid w:val="00B17A37"/>
    <w:rsid w:val="00B24B41"/>
    <w:rsid w:val="00B31B56"/>
    <w:rsid w:val="00B32948"/>
    <w:rsid w:val="00B44D0C"/>
    <w:rsid w:val="00B67389"/>
    <w:rsid w:val="00B756F8"/>
    <w:rsid w:val="00B82540"/>
    <w:rsid w:val="00B86000"/>
    <w:rsid w:val="00B95B20"/>
    <w:rsid w:val="00BB1978"/>
    <w:rsid w:val="00BB2E63"/>
    <w:rsid w:val="00BC77DD"/>
    <w:rsid w:val="00BE33FF"/>
    <w:rsid w:val="00BE7EA9"/>
    <w:rsid w:val="00BE7EEE"/>
    <w:rsid w:val="00BF32DE"/>
    <w:rsid w:val="00C07D47"/>
    <w:rsid w:val="00C2016D"/>
    <w:rsid w:val="00C20FF5"/>
    <w:rsid w:val="00C3065D"/>
    <w:rsid w:val="00C43CDA"/>
    <w:rsid w:val="00C43D17"/>
    <w:rsid w:val="00C56925"/>
    <w:rsid w:val="00C62E4B"/>
    <w:rsid w:val="00C64B1E"/>
    <w:rsid w:val="00C655E5"/>
    <w:rsid w:val="00C66216"/>
    <w:rsid w:val="00C85807"/>
    <w:rsid w:val="00C8590C"/>
    <w:rsid w:val="00C97C1E"/>
    <w:rsid w:val="00CA01EF"/>
    <w:rsid w:val="00CE0EE4"/>
    <w:rsid w:val="00CF1864"/>
    <w:rsid w:val="00CF4DCA"/>
    <w:rsid w:val="00CF63EE"/>
    <w:rsid w:val="00D1112C"/>
    <w:rsid w:val="00D20137"/>
    <w:rsid w:val="00D212DB"/>
    <w:rsid w:val="00D23251"/>
    <w:rsid w:val="00D24D2F"/>
    <w:rsid w:val="00D253AD"/>
    <w:rsid w:val="00D25F5C"/>
    <w:rsid w:val="00D5041E"/>
    <w:rsid w:val="00D505FE"/>
    <w:rsid w:val="00D578ED"/>
    <w:rsid w:val="00D64021"/>
    <w:rsid w:val="00D745AC"/>
    <w:rsid w:val="00D749EA"/>
    <w:rsid w:val="00D776ED"/>
    <w:rsid w:val="00D77EA4"/>
    <w:rsid w:val="00D87686"/>
    <w:rsid w:val="00D92A60"/>
    <w:rsid w:val="00D92C36"/>
    <w:rsid w:val="00D92C9C"/>
    <w:rsid w:val="00D97782"/>
    <w:rsid w:val="00DA146A"/>
    <w:rsid w:val="00DA4636"/>
    <w:rsid w:val="00DA51E5"/>
    <w:rsid w:val="00DA61BE"/>
    <w:rsid w:val="00DC04DB"/>
    <w:rsid w:val="00DD6682"/>
    <w:rsid w:val="00DE5F69"/>
    <w:rsid w:val="00DF1BDE"/>
    <w:rsid w:val="00E142AA"/>
    <w:rsid w:val="00E23AF8"/>
    <w:rsid w:val="00E410A0"/>
    <w:rsid w:val="00E46B5A"/>
    <w:rsid w:val="00E60C19"/>
    <w:rsid w:val="00E63DC1"/>
    <w:rsid w:val="00E65909"/>
    <w:rsid w:val="00E710E6"/>
    <w:rsid w:val="00E92BB6"/>
    <w:rsid w:val="00E96356"/>
    <w:rsid w:val="00EA028A"/>
    <w:rsid w:val="00EB04D9"/>
    <w:rsid w:val="00EC0019"/>
    <w:rsid w:val="00EC72CA"/>
    <w:rsid w:val="00ED4C16"/>
    <w:rsid w:val="00EE0D49"/>
    <w:rsid w:val="00EE47CF"/>
    <w:rsid w:val="00EE5D72"/>
    <w:rsid w:val="00EF72DA"/>
    <w:rsid w:val="00F02A50"/>
    <w:rsid w:val="00F040DB"/>
    <w:rsid w:val="00F132F7"/>
    <w:rsid w:val="00F2165F"/>
    <w:rsid w:val="00F30D1C"/>
    <w:rsid w:val="00F46E60"/>
    <w:rsid w:val="00F5045C"/>
    <w:rsid w:val="00F60363"/>
    <w:rsid w:val="00F6215D"/>
    <w:rsid w:val="00F64E68"/>
    <w:rsid w:val="00F64FE5"/>
    <w:rsid w:val="00F734CA"/>
    <w:rsid w:val="00F73514"/>
    <w:rsid w:val="00F82537"/>
    <w:rsid w:val="00F83779"/>
    <w:rsid w:val="00F846EF"/>
    <w:rsid w:val="00FA690D"/>
    <w:rsid w:val="00FB2A9F"/>
    <w:rsid w:val="00FC4D0A"/>
    <w:rsid w:val="00FC5139"/>
    <w:rsid w:val="00FD5DC6"/>
    <w:rsid w:val="00FE0CCA"/>
    <w:rsid w:val="00FF15FC"/>
    <w:rsid w:val="00FF3570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72014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2014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2014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2014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2014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72014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2014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2014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2014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2014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siječnja 2017.</izvorni_sadrzaj>
    <derivirana_varijabla naziv="DomainObject.DatumDonosenjaOdluke_1">30.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</izvorni_sadrzaj>
    <derivirana_varijabla naziv="DomainObject.Predmet.Broj_1">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siječnja 2017.</izvorni_sadrzaj>
    <derivirana_varijabla naziv="DomainObject.Predmet.DatumOsnivanja_1">5.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St-7/2017</izvorni_sadrzaj>
    <derivirana_varijabla naziv="DomainObject.Predmet.OznakaBroj_1">St-7/2017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PEKI društvo s ograničenom odgovornošću za graditeljstvo, trgovinu i usluge u likvidaciji</izvorni_sadrzaj>
    <derivirana_varijabla naziv="DomainObject.Predmet.ProtustrankaFormated_1">  PEKI društvo s ograničenom odgovornošću za graditeljstvo, trgovinu i usluge u likvidaciji</derivirana_varijabla>
  </DomainObject.Predmet.ProtustrankaFormated>
  <DomainObject.Predmet.ProtustrankaFormatedOIB>
    <izvorni_sadrzaj>  PEKI društvo s ograničenom odgovornošću za graditeljstvo, trgovinu i usluge u likvidaciji, OIB 53290286631</izvorni_sadrzaj>
    <derivirana_varijabla naziv="DomainObject.Predmet.ProtustrankaFormatedOIB_1">  PEKI društvo s ograničenom odgovornošću za graditeljstvo, trgovinu i usluge u likvidaciji, OIB 53290286631</derivirana_varijabla>
  </DomainObject.Predmet.ProtustrankaFormatedOIB>
  <DomainObject.Predmet.ProtustrankaFormatedWithAdress>
    <izvorni_sadrzaj> PEKI društvo s ograničenom odgovornošću za graditeljstvo, trgovinu i usluge u likvidaciji, Petra Svačića 91A, 32270 Županja</izvorni_sadrzaj>
    <derivirana_varijabla naziv="DomainObject.Predmet.ProtustrankaFormatedWithAdress_1"> PEKI društvo s ograničenom odgovornošću za graditeljstvo, trgovinu i usluge u likvidaciji, Petra Svačića 91A, 32270 Županja</derivirana_varijabla>
  </DomainObject.Predmet.ProtustrankaFormatedWithAdress>
  <DomainObject.Predmet.ProtustrankaFormatedWithAdressOIB>
    <izvorni_sadrzaj> PEKI društvo s ograničenom odgovornošću za graditeljstvo, trgovinu i usluge u likvidaciji, OIB 53290286631, Petra Svačića 91A, 32270 Županja</izvorni_sadrzaj>
    <derivirana_varijabla naziv="DomainObject.Predmet.ProtustrankaFormatedWithAdressOIB_1"> PEKI društvo s ograničenom odgovornošću za graditeljstvo, trgovinu i usluge u likvidaciji, OIB 53290286631, Petra Svačića 91A, 32270 Županja</derivirana_varijabla>
  </DomainObject.Predmet.ProtustrankaFormatedWithAdressOIB>
  <DomainObject.Predmet.ProtustrankaWithAdress>
    <izvorni_sadrzaj>PEKI društvo s ograničenom odgovornošću za graditeljstvo, trgovinu i usluge u likvidaciji Petra Svačića 91A, 32270 Županja</izvorni_sadrzaj>
    <derivirana_varijabla naziv="DomainObject.Predmet.ProtustrankaWithAdress_1">PEKI društvo s ograničenom odgovornošću za graditeljstvo, trgovinu i usluge u likvidaciji Petra Svačića 91A, 32270 Županja</derivirana_varijabla>
  </DomainObject.Predmet.ProtustrankaWithAdress>
  <DomainObject.Predmet.ProtustrankaWithAdressOIB>
    <izvorni_sadrzaj>PEKI društvo s ograničenom odgovornošću za graditeljstvo, trgovinu i usluge u likvidaciji, OIB 53290286631, Petra Svačića 91A, 32270 Županja</izvorni_sadrzaj>
    <derivirana_varijabla naziv="DomainObject.Predmet.ProtustrankaWithAdressOIB_1">PEKI društvo s ograničenom odgovornošću za graditeljstvo, trgovinu i usluge u likvidaciji, OIB 53290286631, Petra Svačića 91A, 32270 Županja</derivirana_varijabla>
  </DomainObject.Predmet.ProtustrankaWithAdressOIB>
  <DomainObject.Predmet.ProtustrankaNazivFormated>
    <izvorni_sadrzaj>PEKI društvo s ograničenom odgovornošću za graditeljstvo, trgovinu i usluge u likvidaciji</izvorni_sadrzaj>
    <derivirana_varijabla naziv="DomainObject.Predmet.ProtustrankaNazivFormated_1">PEKI društvo s ograničenom odgovornošću za graditeljstvo, trgovinu i usluge u likvidaciji</derivirana_varijabla>
  </DomainObject.Predmet.ProtustrankaNazivFormated>
  <DomainObject.Predmet.ProtustrankaNazivFormatedOIB>
    <izvorni_sadrzaj>PEKI društvo s ograničenom odgovornošću za graditeljstvo, trgovinu i usluge u likvidaciji, OIB 53290286631</izvorni_sadrzaj>
    <derivirana_varijabla naziv="DomainObject.Predmet.ProtustrankaNazivFormatedOIB_1">PEKI društvo s ograničenom odgovornošću za graditeljstvo, trgovinu i usluge u likvidaciji, OIB 53290286631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PEKI društvo s ograničenom odgovornošću za graditeljstvo, trgovinu i usluge u likvidaciji</item>
    </izvorni_sadrzaj>
    <derivirana_varijabla naziv="DomainObject.Predmet.ProtuStrankaListFormated_1">
      <item>PEKI društvo s ograničenom odgovornošću za graditeljstvo, trgovinu i usluge u likvidaciji</item>
    </derivirana_varijabla>
  </DomainObject.Predmet.ProtuStrankaListFormated>
  <DomainObject.Predmet.ProtuStrankaListFormatedOIB>
    <izvorni_sadrzaj>
      <item>PEKI društvo s ograničenom odgovornošću za graditeljstvo, trgovinu i usluge u likvidaciji, OIB 53290286631</item>
    </izvorni_sadrzaj>
    <derivirana_varijabla naziv="DomainObject.Predmet.ProtuStrankaListFormatedOIB_1">
      <item>PEKI društvo s ograničenom odgovornošću za graditeljstvo, trgovinu i usluge u likvidaciji, OIB 53290286631</item>
    </derivirana_varijabla>
  </DomainObject.Predmet.ProtuStrankaListFormatedOIB>
  <DomainObject.Predmet.ProtuStrankaListFormatedWithAdress>
    <izvorni_sadrzaj>
      <item>PEKI društvo s ograničenom odgovornošću za graditeljstvo, trgovinu i usluge u likvidaciji, Petra Svačića 91A, 32270 Županja</item>
    </izvorni_sadrzaj>
    <derivirana_varijabla naziv="DomainObject.Predmet.ProtuStrankaListFormatedWithAdress_1">
      <item>PEKI društvo s ograničenom odgovornošću za graditeljstvo, trgovinu i usluge u likvidaciji, Petra Svačića 91A, 32270 Županja</item>
    </derivirana_varijabla>
  </DomainObject.Predmet.ProtuStrankaListFormatedWithAdress>
  <DomainObject.Predmet.ProtuStrankaListFormatedWithAdressOIB>
    <izvorni_sadrzaj>
      <item>PEKI društvo s ograničenom odgovornošću za graditeljstvo, trgovinu i usluge u likvidaciji, OIB 53290286631, Petra Svačića 91A, 32270 Županja</item>
    </izvorni_sadrzaj>
    <derivirana_varijabla naziv="DomainObject.Predmet.ProtuStrankaListFormatedWithAdressOIB_1">
      <item>PEKI društvo s ograničenom odgovornošću za graditeljstvo, trgovinu i usluge u likvidaciji, OIB 53290286631, Petra Svačića 91A, 32270 Županja</item>
    </derivirana_varijabla>
  </DomainObject.Predmet.ProtuStrankaListFormatedWithAdressOIB>
  <DomainObject.Predmet.ProtuStrankaListNazivFormated>
    <izvorni_sadrzaj>
      <item>PEKI društvo s ograničenom odgovornošću za graditeljstvo, trgovinu i usluge u likvidaciji</item>
    </izvorni_sadrzaj>
    <derivirana_varijabla naziv="DomainObject.Predmet.ProtuStrankaListNazivFormated_1">
      <item>PEKI društvo s ograničenom odgovornošću za graditeljstvo, trgovinu i usluge u likvidaciji</item>
    </derivirana_varijabla>
  </DomainObject.Predmet.ProtuStrankaListNazivFormated>
  <DomainObject.Predmet.ProtuStrankaListNazivFormatedOIB>
    <izvorni_sadrzaj>
      <item>PEKI društvo s ograničenom odgovornošću za graditeljstvo, trgovinu i usluge u likvidaciji, OIB 53290286631</item>
    </izvorni_sadrzaj>
    <derivirana_varijabla naziv="DomainObject.Predmet.ProtuStrankaListNazivFormatedOIB_1">
      <item>PEKI društvo s ograničenom odgovornošću za graditeljstvo, trgovinu i usluge u likvidaciji, OIB 53290286631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siječnja 2017.</izvorni_sadrzaj>
    <derivirana_varijabla naziv="DomainObject.Datum_1">30.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PEKI društvo s ograničenom odgovornošću za graditeljstvo, trgovinu i usluge u likvidaciji</izvorni_sadrzaj>
    <derivirana_varijabla naziv="DomainObject.Predmet.ProtustrankaIDrugi_1">PEKI društvo s ograničenom odgovornošću za graditeljstvo, trgovinu i usluge u likvidaciji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PEKI društvo s ograničenom odgovornošću za graditeljstvo, trgovinu i usluge u likvidaciji, OIB 53290286631, Petra Svačića 91A, 32270 Županja</izvorni_sadrzaj>
    <derivirana_varijabla naziv="DomainObject.Predmet.ProtustrankaIDrugiAdressOIB_1">PEKI društvo s ograničenom odgovornošću za graditeljstvo, trgovinu i usluge u likvidaciji, OIB 53290286631, Petra Svačića 91A, 32270 Županja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PEKI društvo s ograničenom odgovornošću za graditeljstvo, trgovinu i usluge u likvidaciji</item>
    </izvorni_sadrzaj>
    <derivirana_varijabla naziv="DomainObject.Predmet.SudioniciListNaziv_1">
      <item>FINA RC OSIJEK</item>
      <item>PEKI društvo s ograničenom odgovornošću za graditeljstvo, trgovinu i usluge u likvidaciji</item>
    </derivirana_varijabla>
  </DomainObject.Predmet.SudioniciListNaziv>
  <DomainObject.Predmet.SudioniciListAdressOIB>
    <izvorni_sadrzaj>
      <item>FINA RC OSIJEK, OIB 85821130368</item>
      <item>PEKI društvo s ograničenom odgovornošću za graditeljstvo, trgovinu i usluge u likvidaciji, OIB 53290286631, Petra Svačića 91A,32270 Županja</item>
    </izvorni_sadrzaj>
    <derivirana_varijabla naziv="DomainObject.Predmet.SudioniciListAdressOIB_1">
      <item>FINA RC OSIJEK, OIB 85821130368</item>
      <item>PEKI društvo s ograničenom odgovornošću za graditeljstvo, trgovinu i usluge u likvidaciji, OIB 53290286631, Petra Svačića 91A,32270 Županja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53290286631</item>
    </izvorni_sadrzaj>
    <derivirana_varijabla naziv="DomainObject.Predmet.SudioniciListNazivOIB_1">
      <item>, OIB 85821130368</item>
      <item>, OIB 53290286631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355</properties:Words>
  <properties:Characters>1897</properties:Characters>
  <properties:Lines>47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2265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2017-01-30T08:39:00Z</dcterms:created>
  <dc:creator>Korisnik</dc:creator>
  <cp:lastModifiedBy>Danijela Špeletić</cp:lastModifiedBy>
  <cp:lastPrinted>2017-01-30T08:38:00Z</cp:lastPrinted>
  <dcterms:modified xmlns:xsi="http://www.w3.org/2001/XMLSchema-instance" xsi:type="dcterms:W3CDTF">2017-01-30T08:40:00Z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