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1dd5" w14:paraId="50a1dd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960D4">
        <w:rPr>
          <w:rFonts w:cs="Times New Roman" w:hAnsi="Times New Roman" w:ascii="Times New Roman"/>
          <w:b/>
          <w:sz w:val="24"/>
          <w:szCs w:val="24"/>
        </w:rPr>
        <w:t>849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9960D4">
        <w:rPr>
          <w:rFonts w:cs="Times New Roman" w:hAnsi="Times New Roman" w:ascii="Times New Roman"/>
          <w:sz w:val="24"/>
          <w:szCs w:val="24"/>
        </w:rPr>
        <w:t>GRADNJA DVORSKI j.d.o.o., Drniš, Kralja Zvonimira 13/1, MBS: 110034921, OIB: 57073831987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9960D4">
        <w:rPr>
          <w:rFonts w:cs="Times New Roman" w:hAnsi="Times New Roman" w:ascii="Times New Roman"/>
          <w:sz w:val="24"/>
          <w:szCs w:val="24"/>
        </w:rPr>
        <w:t>GRADNJA DVORSKI j.d.o.o., Drniš, Kralja Zvonimira 13/1, MBS: 110034921, OIB: 57073831987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9960D4">
        <w:rPr>
          <w:rFonts w:cs="Times New Roman" w:hAnsi="Times New Roman" w:ascii="Times New Roman"/>
          <w:sz w:val="24"/>
          <w:szCs w:val="24"/>
        </w:rPr>
        <w:t>50.824,38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960D4">
        <w:rPr>
          <w:rFonts w:cs="Times New Roman" w:hAnsi="Times New Roman" w:ascii="Times New Roman"/>
          <w:sz w:val="24"/>
          <w:szCs w:val="24"/>
        </w:rPr>
        <w:t>Davorin Dvorski iz Rezovca, Ulica Novi Rezovac 38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9960D4">
        <w:rPr>
          <w:rFonts w:cs="Times New Roman" w:hAnsi="Times New Roman" w:ascii="Times New Roman"/>
          <w:sz w:val="24"/>
          <w:szCs w:val="24"/>
        </w:rPr>
        <w:t>model 05, poziv na broj 221-849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960D4">
        <w:rPr>
          <w:rFonts w:cs="Times New Roman" w:hAnsi="Times New Roman" w:ascii="Times New Roman"/>
          <w:sz w:val="24"/>
          <w:szCs w:val="24"/>
        </w:rPr>
        <w:t>Davorin Dvorski iz Rezovca, Ulica Novi Rezovac 38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35E" w:rsidP="00357C73" w:rsidR="00F2235E">
      <w:pPr>
        <w:spacing w:lineRule="auto" w:line="240" w:after="0"/>
      </w:pPr>
      <w:r>
        <w:separator/>
      </w:r>
    </w:p>
  </w:endnote>
  <w:endnote w:id="0" w:type="continuationSeparator">
    <w:p w:rsidRDefault="00F2235E" w:rsidP="00357C73" w:rsidR="00F223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35E" w:rsidP="00357C73" w:rsidR="00F2235E">
      <w:pPr>
        <w:spacing w:lineRule="auto" w:line="240" w:after="0"/>
      </w:pPr>
      <w:r>
        <w:separator/>
      </w:r>
    </w:p>
  </w:footnote>
  <w:footnote w:id="0" w:type="continuationSeparator">
    <w:p w:rsidRDefault="00F2235E" w:rsidP="00357C73" w:rsidR="00F223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F3C6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9960D4">
          <w:rPr>
            <w:rFonts w:cs="Times New Roman" w:hAnsi="Times New Roman" w:ascii="Times New Roman"/>
            <w:sz w:val="24"/>
            <w:szCs w:val="24"/>
          </w:rPr>
          <w:t>t-849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445701"/>
    <w:rsid w:val="00454B86"/>
    <w:rsid w:val="0046333F"/>
    <w:rsid w:val="00487DA3"/>
    <w:rsid w:val="004904FB"/>
    <w:rsid w:val="004927CD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83C5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960D4"/>
    <w:rsid w:val="009B646B"/>
    <w:rsid w:val="009D044E"/>
    <w:rsid w:val="009F3C60"/>
    <w:rsid w:val="009F5C94"/>
    <w:rsid w:val="00A1166B"/>
    <w:rsid w:val="00A1788D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315F4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223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83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C5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C5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C5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C5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83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C5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C5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C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C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St-849/2015</izvorni_sadrzaj>
    <derivirana_varijabla naziv="DomainObject.Predmet.OznakaBroj_1">St-849/2015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DVORSKI jednostavno društvo s ograničenom odgovornošću za graditeljstvo i usluge</izvorni_sadrzaj>
    <derivirana_varijabla naziv="DomainObject.Predmet.ProtustrankaFormated_1">  GRADNJA DVORSKI jednostavno društvo s ograničenom odgovornošću za graditeljstvo i usluge</derivirana_varijabla>
  </DomainObject.Predmet.ProtustrankaFormated>
  <DomainObject.Predmet.ProtustrankaFormatedOIB>
    <izvorni_sadrzaj>  GRADNJA DVORSKI jednostavno društvo s ograničenom odgovornošću za graditeljstvo i usluge, OIB 57073831987</izvorni_sadrzaj>
    <derivirana_varijabla naziv="DomainObject.Predmet.ProtustrankaFormatedOIB_1">  GRADNJA DVORSKI jednostavno društvo s ograničenom odgovornošću za graditeljstvo i usluge, OIB 57073831987</derivirana_varijabla>
  </DomainObject.Predmet.ProtustrankaFormatedOIB>
  <DomainObject.Predmet.ProtustrankaFormatedWithAdress>
    <izvorni_sadrzaj> GRADNJA DVORSKI jednostavno društvo s ograničenom odgovornošću za graditeljstvo i usluge, Kralja Zvonimira 13/1 , 22320 Drniš</izvorni_sadrzaj>
    <derivirana_varijabla naziv="DomainObject.Predmet.ProtustrankaFormatedWithAdress_1"> GRADNJA DVORSKI jednostavno društvo s ograničenom odgovornošću za graditeljstvo i usluge, Kralja Zvonimira 13/1 , 22320 Drniš</derivirana_varijabla>
  </DomainObject.Predmet.ProtustrankaFormatedWithAdress>
  <DomainObject.Predmet.ProtustrankaFormatedWithAdressOIB>
    <izvorni_sadrzaj> GRADNJA DVORSKI jednostavno društvo s ograničenom odgovornošću za graditeljstvo i usluge, OIB 57073831987, Kralja Zvonimira 13/1 , 22320 Drniš</izvorni_sadrzaj>
    <derivirana_varijabla naziv="DomainObject.Predmet.ProtustrankaFormatedWithAdressOIB_1"> GRADNJA DVORSKI jednostavno društvo s ograničenom odgovornošću za graditeljstvo i usluge, OIB 57073831987, Kralja Zvonimira 13/1 , 22320 Drniš</derivirana_varijabla>
  </DomainObject.Predmet.ProtustrankaFormatedWithAdressOIB>
  <DomainObject.Predmet.ProtustrankaWithAdress>
    <izvorni_sadrzaj>GRADNJA DVORSKI jednostavno društvo s ograničenom odgovornošću za graditeljstvo i usluge Kralja Zvonimira 13/1 , 22320 Drniš</izvorni_sadrzaj>
    <derivirana_varijabla naziv="DomainObject.Predmet.ProtustrankaWithAdress_1">GRADNJA DVORSKI jednostavno društvo s ograničenom odgovornošću za graditeljstvo i usluge Kralja Zvonimira 13/1 , 22320 Drniš</derivirana_varijabla>
  </DomainObject.Predmet.ProtustrankaWithAdress>
  <DomainObject.Predmet.ProtustrankaWithAdressOIB>
    <izvorni_sadrzaj>GRADNJA DVORSKI jednostavno društvo s ograničenom odgovornošću za graditeljstvo i usluge, OIB 57073831987, Kralja Zvonimira 13/1 , 22320 Drniš</izvorni_sadrzaj>
    <derivirana_varijabla naziv="DomainObject.Predmet.ProtustrankaWithAdressOIB_1">GRADNJA DVORSKI jednostavno društvo s ograničenom odgovornošću za graditeljstvo i usluge, OIB 57073831987, Kralja Zvonimira 13/1 , 22320 Drniš</derivirana_varijabla>
  </DomainObject.Predmet.ProtustrankaWithAdressOIB>
  <DomainObject.Predmet.ProtustrankaNazivFormated>
    <izvorni_sadrzaj>GRADNJA DVORSKI jednostavno društvo s ograničenom odgovornošću za graditeljstvo i usluge</izvorni_sadrzaj>
    <derivirana_varijabla naziv="DomainObject.Predmet.ProtustrankaNazivFormated_1">GRADNJA DVORSKI jednostavno društvo s ograničenom odgovornošću za graditeljstvo i usluge</derivirana_varijabla>
  </DomainObject.Predmet.ProtustrankaNazivFormated>
  <DomainObject.Predmet.ProtustrankaNazivFormatedOIB>
    <izvorni_sadrzaj>GRADNJA DVORSKI jednostavno društvo s ograničenom odgovornošću za graditeljstvo i usluge, OIB 57073831987</izvorni_sadrzaj>
    <derivirana_varijabla naziv="DomainObject.Predmet.ProtustrankaNazivFormatedOIB_1">GRADNJA DVORSKI jednostavno društvo s ograničenom odgovornošću za graditeljstvo i usluge, OIB 57073831987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GRADNJA DVORSKI jednostavno društvo s ograničenom odgovornošću za graditeljstvo i usluge</item>
    </izvorni_sadrzaj>
    <derivirana_varijabla naziv="DomainObject.Predmet.ProtuStrankaListFormated_1">
      <item>GRADNJA DVORSKI jednostavno društvo s ograničenom odgovornošću za graditeljstvo i usluge</item>
    </derivirana_varijabla>
  </DomainObject.Predmet.ProtuStrankaListFormated>
  <DomainObject.Predmet.ProtuStrankaListFormatedOIB>
    <izvorni_sadrzaj>
      <item>GRADNJA DVORSKI jednostavno društvo s ograničenom odgovornošću za graditeljstvo i usluge, OIB 57073831987</item>
    </izvorni_sadrzaj>
    <derivirana_varijabla naziv="DomainObject.Predmet.ProtuStrankaListFormatedOIB_1">
      <item>GRADNJA DVORSKI jednostavno društvo s ograničenom odgovornošću za graditeljstvo i usluge, OIB 57073831987</item>
    </derivirana_varijabla>
  </DomainObject.Predmet.ProtuStrankaListFormatedOIB>
  <DomainObject.Predmet.ProtuStrankaListFormatedWithAdress>
    <izvorni_sadrzaj>
      <item>GRADNJA DVORSKI jednostavno društvo s ograničenom odgovornošću za graditeljstvo i usluge, Kralja Zvonimira 13/1 , 22320 Drniš</item>
    </izvorni_sadrzaj>
    <derivirana_varijabla naziv="DomainObject.Predmet.ProtuStrankaListFormatedWithAdress_1">
      <item>GRADNJA DVORSKI jednostavno društvo s ograničenom odgovornošću za graditeljstvo i usluge, Kralja Zvonimira 13/1 , 22320 Drniš</item>
    </derivirana_varijabla>
  </DomainObject.Predmet.ProtuStrankaListFormatedWithAdress>
  <DomainObject.Predmet.ProtuStrankaListFormatedWithAdressOIB>
    <izvorni_sadrzaj>
      <item>GRADNJA DVORSKI jednostavno društvo s ograničenom odgovornošću za graditeljstvo i usluge, OIB 57073831987, Kralja Zvonimira 13/1 , 22320 Drniš</item>
    </izvorni_sadrzaj>
    <derivirana_varijabla naziv="DomainObject.Predmet.ProtuStrankaListFormatedWithAdressOIB_1">
      <item>GRADNJA DVORSKI jednostavno društvo s ograničenom odgovornošću za graditeljstvo i usluge, OIB 57073831987, Kralja Zvonimira 13/1 , 22320 Drniš</item>
    </derivirana_varijabla>
  </DomainObject.Predmet.ProtuStrankaListFormatedWithAdressOIB>
  <DomainObject.Predmet.ProtuStrankaListNazivFormated>
    <izvorni_sadrzaj>
      <item>GRADNJA DVORSKI jednostavno društvo s ograničenom odgovornošću za graditeljstvo i usluge</item>
    </izvorni_sadrzaj>
    <derivirana_varijabla naziv="DomainObject.Predmet.ProtuStrankaListNazivFormated_1">
      <item>GRADNJA DVORSKI jednostavno društvo s ograničenom odgovornošću za graditeljstvo i usluge</item>
    </derivirana_varijabla>
  </DomainObject.Predmet.ProtuStrankaListNazivFormated>
  <DomainObject.Predmet.ProtuStrankaListNazivFormatedOIB>
    <izvorni_sadrzaj>
      <item>GRADNJA DVORSKI jednostavno društvo s ograničenom odgovornošću za graditeljstvo i usluge, OIB 57073831987</item>
    </izvorni_sadrzaj>
    <derivirana_varijabla naziv="DomainObject.Predmet.ProtuStrankaListNazivFormatedOIB_1">
      <item>GRADNJA DVORSKI jednostavno društvo s ograničenom odgovornošću za graditeljstvo i usluge, OIB 57073831987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GRADNJA DVORSKI jednostavno društvo s ograničenom odgovornošću za graditeljstvo i usluge</izvorni_sadrzaj>
    <derivirana_varijabla naziv="DomainObject.Predmet.ProtustrankaIDrugi_1">GRADNJA DVORSKI jednostavno društvo s ograničenom odgovornošću za graditeljstvo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GRADNJA DVORSKI jednostavno društvo s ograničenom odgovornošću za graditeljstvo i usluge, OIB 57073831987, Kralja Zvonimira 13/1 , 22320 Drniš</izvorni_sadrzaj>
    <derivirana_varijabla naziv="DomainObject.Predmet.ProtustrankaIDrugiAdressOIB_1">GRADNJA DVORSKI jednostavno društvo s ograničenom odgovornošću za graditeljstvo i usluge, OIB 57073831987, Kralja Zvonimira 13/1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GRADNJA DVORSKI jednostavno društvo s ograničenom odgovornošću za graditeljstvo i usluge</item>
    </izvorni_sadrzaj>
    <derivirana_varijabla naziv="DomainObject.Predmet.SudioniciListNaziv_1">
      <item>FINA - Podružnica Šibenik</item>
      <item>GRADNJA DVORSKI jednostavno društvo s ograničenom odgovornošću za graditeljstvo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GRADNJA DVORSKI jednostavno društvo s ograničenom odgovornošću za graditeljstvo i usluge, OIB 57073831987, Kralja Zvonimira 13/1 ,22320 Drniš</item>
    </izvorni_sadrzaj>
    <derivirana_varijabla naziv="DomainObject.Predmet.SudioniciListAdressOIB_1">
      <item>FINA - Podružnica Šibenik, OIB 85821130368, Perivoj L. Marune 1,22000 Šibenik</item>
      <item>GRADNJA DVORSKI jednostavno društvo s ograničenom odgovornošću za graditeljstvo i usluge, OIB 57073831987, Kralja Zvonimira 13/1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57073831987</item>
    </izvorni_sadrzaj>
    <derivirana_varijabla naziv="DomainObject.Predmet.SudioniciListNazivOIB_1">
      <item>, OIB 85821130368</item>
      <item>, OIB 57073831987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2289</properties:Characters>
  <properties:Lines>72</properties:Lines>
  <properties:Paragraphs>19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2015-12-15T08:09:00Z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