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8d31" w14:paraId="ecb8d3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F2689">
        <w:t>628</w:t>
      </w:r>
      <w:r w:rsidR="00492EFB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23406">
        <w:t>25</w:t>
      </w:r>
      <w:r w:rsidR="00BB396F">
        <w:t>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AF2689" w:rsidRPr="00FD2BBA">
        <w:t>POSLJEDNJI POKUŠAJ d.o.o</w:t>
      </w:r>
      <w:r w:rsidR="00AF2689">
        <w:t xml:space="preserve">. Zagreb, Gjure Szaba 11, MBS: </w:t>
      </w:r>
      <w:r w:rsidR="00AF2689" w:rsidRPr="00FD2BBA">
        <w:t>080799021</w:t>
      </w:r>
      <w:r w:rsidR="00AF2689">
        <w:t xml:space="preserve">, OIB: </w:t>
      </w:r>
      <w:r w:rsidR="00AF2689" w:rsidRPr="00FD2BBA">
        <w:t>26866015089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F2689">
        <w:t>4.330,09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23406">
        <w:t>2</w:t>
      </w:r>
      <w:r w:rsidR="00BB396F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D35F9"/>
    <w:rsid w:val="003E3A15"/>
    <w:rsid w:val="003E5D1C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73CD"/>
    <w:rsid w:val="009A43C5"/>
    <w:rsid w:val="00A71431"/>
    <w:rsid w:val="00AC4528"/>
    <w:rsid w:val="00AD027A"/>
    <w:rsid w:val="00AF2689"/>
    <w:rsid w:val="00AF2F93"/>
    <w:rsid w:val="00B12221"/>
    <w:rsid w:val="00B82F18"/>
    <w:rsid w:val="00BB396F"/>
    <w:rsid w:val="00C836B9"/>
    <w:rsid w:val="00C958E9"/>
    <w:rsid w:val="00CE7362"/>
    <w:rsid w:val="00D01B78"/>
    <w:rsid w:val="00D66226"/>
    <w:rsid w:val="00D66626"/>
    <w:rsid w:val="00D80587"/>
    <w:rsid w:val="00EC3302"/>
    <w:rsid w:val="00ED6AA8"/>
    <w:rsid w:val="00F034D3"/>
    <w:rsid w:val="00F23406"/>
    <w:rsid w:val="00FC44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4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4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4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4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POSLJEDNJI POKUŠAJ društvo s ograničenom odgovornošću za trgovinu i usluge zastupanog po punomoćniku Dželjalj Malići</izvorni_sadrzaj>
    <derivirana_varijabla naziv="DomainObject.Predmet.ProtustrankaFormated_1">  POSLJEDNJI POKUŠAJ društvo s ograničenom odgovornošću za trgovinu i usluge zastupanog po punomoćniku Dželjalj Malići</derivirana_varijabla>
  </DomainObject.Predmet.ProtustrankaFormated>
  <DomainObject.Predmet.ProtustrankaFormatedOIB>
    <izvorni_sadrzaj>  POSLJEDNJI POKUŠAJ društvo s ograničenom odgovornošću za trgovinu i usluge, OIB 26866015089 zastupanog po punomoćniku Dželjalj Malići</izvorni_sadrzaj>
    <derivirana_varijabla naziv="DomainObject.Predmet.ProtustrankaFormatedOIB_1">  POSLJEDNJI POKUŠAJ društvo s ograničenom odgovornošću za trgovinu i usluge, OIB 26866015089 zastupanog po punomoćniku Dželjalj Malići</derivirana_varijabla>
  </DomainObject.Predmet.ProtustrankaFormatedOIB>
  <DomainObject.Predmet.ProtustrankaFormatedWithAdress>
    <izvorni_sadrzaj> POSLJEDNJI POKUŠAJ društvo s ograničenom odgovornošću za trgovinu i usluge, Gjure Szaba 11, 10000 Zagreb zastupanog po punomoćniku Dželjalj Malići</izvorni_sadrzaj>
    <derivirana_varijabla naziv="DomainObject.Predmet.ProtustrankaFormatedWithAdress_1"> POSLJEDNJI POKUŠAJ društvo s ograničenom odgovornošću za trgovinu i usluge, Gjure Szaba 11, 10000 Zagreb zastupanog po punomoćniku Dželjalj Malići</derivirana_varijabla>
  </DomainObject.Predmet.ProtustrankaFormatedWithAdress>
  <DomainObject.Predmet.ProtustrankaFormatedWithAdressOIB>
    <izvorni_sadrzaj> POSLJEDNJI POKUŠAJ društvo s ograničenom odgovornošću za trgovinu i usluge, OIB 26866015089, Gjure Szaba 11, 10000 Zagreb zastupanog po punomoćniku Dželjalj Malići</izvorni_sadrzaj>
    <derivirana_varijabla naziv="DomainObject.Predmet.ProtustrankaFormatedWithAdressOIB_1"> POSLJEDNJI POKUŠAJ društvo s ograničenom odgovornošću za trgovinu i usluge, OIB 26866015089, Gjure Szaba 11, 10000 Zagreb zastupanog po punomoćniku Dželjalj Malići</derivirana_varijabla>
  </DomainObject.Predmet.ProtustrankaFormatedWithAdressOIB>
  <DomainObject.Predmet.ProtustrankaWithAdress>
    <izvorni_sadrzaj>POSLJEDNJI POKUŠAJ društvo s ograničenom odgovornošću za trgovinu i usluge Gjure Szaba 11, 10000 Zagreb</izvorni_sadrzaj>
    <derivirana_varijabla naziv="DomainObject.Predmet.ProtustrankaWithAdress_1">POSLJEDNJI POKUŠAJ društvo s ograničenom odgovornošću za trgovinu i usluge Gjure Szaba 11, 10000 Zagreb</derivirana_varijabla>
  </DomainObject.Predmet.ProtustrankaWithAdress>
  <DomainObject.Predmet.ProtustrankaWithAdressOIB>
    <izvorni_sadrzaj>POSLJEDNJI POKUŠAJ društvo s ograničenom odgovornošću za trgovinu i usluge, OIB 26866015089, Gjure Szaba 11, 10000 Zagreb</izvorni_sadrzaj>
    <derivirana_varijabla naziv="DomainObject.Predmet.ProtustrankaWithAdressOIB_1">POSLJEDNJI POKUŠAJ društvo s ograničenom odgovornošću za trgovinu i usluge, OIB 26866015089, Gjure Szaba 11, 10000 Zagreb</derivirana_varijabla>
  </DomainObject.Predmet.ProtustrankaWithAdressOIB>
  <DomainObject.Predmet.ProtustrankaNazivFormated>
    <izvorni_sadrzaj>POSLJEDNJI POKUŠAJ društvo s ograničenom odgovornošću za trgovinu i usluge</izvorni_sadrzaj>
    <derivirana_varijabla naziv="DomainObject.Predmet.ProtustrankaNazivFormated_1">POSLJEDNJI POKUŠAJ društvo s ograničenom odgovornošću za trgovinu i usluge</derivirana_varijabla>
  </DomainObject.Predmet.ProtustrankaNazivFormated>
  <DomainObject.Predmet.ProtustrankaNazivFormatedOIB>
    <izvorni_sadrzaj>POSLJEDNJI POKUŠAJ društvo s ograničenom odgovornošću za trgovinu i usluge, OIB 26866015089</izvorni_sadrzaj>
    <derivirana_varijabla naziv="DomainObject.Predmet.ProtustrankaNazivFormatedOIB_1">POSLJEDNJI POKUŠAJ društvo s ograničenom odgovornošću za trgovinu i usluge, OIB 26866015089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POSLJEDNJI POKUŠAJ društvo s ograničenom odgovornošću za trgovinu i usluge zastupanog po punomoćniku Dželjalj Malići</item>
    </izvorni_sadrzaj>
    <derivirana_varijabla naziv="DomainObject.Predmet.ProtuStrankaListFormated_1">
      <item>POSLJEDNJI POKUŠAJ društvo s ograničenom odgovornošću za trgovinu i usluge zastupanog po punomoćniku Dželjalj Malići</item>
    </derivirana_varijabla>
  </DomainObject.Predmet.ProtuStrankaListFormated>
  <DomainObject.Predmet.ProtuStrankaListFormatedOIB>
    <izvorni_sadrzaj>
      <item>POSLJEDNJI POKUŠAJ društvo s ograničenom odgovornošću za trgovinu i usluge, OIB 26866015089 zastupanog po punomoćniku Dželjalj Malići</item>
    </izvorni_sadrzaj>
    <derivirana_varijabla naziv="DomainObject.Predmet.ProtuStrankaListFormatedOIB_1">
      <item>POSLJEDNJI POKUŠAJ društvo s ograničenom odgovornošću za trgovinu i usluge, OIB 26866015089 zastupanog po punomoćniku Dželjalj Malići</item>
    </derivirana_varijabla>
  </DomainObject.Predmet.ProtuStrankaListFormatedOIB>
  <DomainObject.Predmet.ProtuStrankaListFormatedWithAdress>
    <izvorni_sadrzaj>
      <item>POSLJEDNJI POKUŠAJ društvo s ograničenom odgovornošću za trgovinu i usluge, Gjure Szaba 11, 10000 Zagreb zastupanog po punomoćniku Dželjalj Malići</item>
    </izvorni_sadrzaj>
    <derivirana_varijabla naziv="DomainObject.Predmet.ProtuStrankaListFormatedWithAdress_1">
      <item>POSLJEDNJI POKUŠAJ društvo s ograničenom odgovornošću za trgovinu i usluge, Gjure Szaba 11, 10000 Zagreb zastupanog po punomoćniku Dželjalj Malići</item>
    </derivirana_varijabla>
  </DomainObject.Predmet.ProtuStrankaListFormatedWithAdress>
  <DomainObject.Predmet.ProtuStrankaListFormatedWithAdressOIB>
    <izvorni_sadrzaj>
      <item>POSLJEDNJI POKUŠAJ društvo s ograničenom odgovornošću za trgovinu i usluge, OIB 26866015089, Gjure Szaba 11, 10000 Zagreb zastupanog po punomoćniku Dželjalj Malići</item>
    </izvorni_sadrzaj>
    <derivirana_varijabla naziv="DomainObject.Predmet.ProtuStrankaListFormatedWithAdressOIB_1">
      <item>POSLJEDNJI POKUŠAJ društvo s ograničenom odgovornošću za trgovinu i usluge, OIB 26866015089, Gjure Szaba 11, 10000 Zagreb zastupanog po punomoćniku Dželjalj Malići</item>
    </derivirana_varijabla>
  </DomainObject.Predmet.ProtuStrankaListFormatedWithAdressOIB>
  <DomainObject.Predmet.ProtuStrankaListNazivFormated>
    <izvorni_sadrzaj>
      <item>POSLJEDNJI POKUŠAJ društvo s ograničenom odgovornošću za trgovinu i usluge</item>
    </izvorni_sadrzaj>
    <derivirana_varijabla naziv="DomainObject.Predmet.ProtuStrankaListNazivFormated_1">
      <item>POSLJEDNJI POKUŠAJ društvo s ograničenom odgovornošću za trgovinu i usluge</item>
    </derivirana_varijabla>
  </DomainObject.Predmet.ProtuStrankaListNazivFormated>
  <DomainObject.Predmet.ProtuStrankaListNazivFormatedOIB>
    <izvorni_sadrzaj>
      <item>POSLJEDNJI POKUŠAJ društvo s ograničenom odgovornošću za trgovinu i usluge, OIB 26866015089</item>
    </izvorni_sadrzaj>
    <derivirana_varijabla naziv="DomainObject.Predmet.ProtuStrankaListNazivFormatedOIB_1">
      <item>POSLJEDNJI POKUŠAJ društvo s ograničenom odgovornošću za trgovinu i usluge, OIB 26866015089</item>
    </derivirana_varijabla>
  </DomainObject.Predmet.ProtuStrankaListNazivFormatedOIB>
  <DomainObject.Predmet.OstaliListFormated>
    <izvorni_sadrzaj>
      <item>Dželjalj Malići punomoćnik sudionika u postupku POSLJEDNJI POKUŠAJ društvo s ograničenom odgovornošću za trgovinu i usluge</item>
    </izvorni_sadrzaj>
    <derivirana_varijabla naziv="DomainObject.Predmet.OstaliListFormated_1">
      <item>Dželjalj Malići punomoćnik sudionika u postupku POSLJEDNJI POKUŠAJ društvo s ograničenom odgovornošću za trgovinu i usluge</item>
    </derivirana_varijabla>
  </DomainObject.Predmet.OstaliListFormated>
  <DomainObject.Predmet.OstaliListFormatedOIB>
    <izvorni_sadrzaj>
      <item>Dželjalj Malići, OIB 57852697040 punomoćnik sudionika u postupku POSLJEDNJI POKUŠAJ društvo s ograničenom odgovornošću za trgovinu i usluge</item>
    </izvorni_sadrzaj>
    <derivirana_varijabla naziv="DomainObject.Predmet.OstaliListFormatedOIB_1">
      <item>Dželjalj Malići, OIB 57852697040 punomoćnik sudionika u postupku POSLJEDNJI POKUŠAJ društvo s ograničenom odgovornošću za trgovinu i usluge</item>
    </derivirana_varijabla>
  </DomainObject.Predmet.OstaliListFormatedOIB>
  <DomainObject.Predmet.OstaliListFormatedWithAdress>
    <izvorni_sadrzaj>
      <item>Dželjalj Malići, Gjure Szaba 11, 10000 Zagreb punomoćnik sudionika u postupku POSLJEDNJI POKUŠAJ društvo s ograničenom odgovornošću za trgovinu i usluge</item>
    </izvorni_sadrzaj>
    <derivirana_varijabla naziv="DomainObject.Predmet.OstaliListFormatedWithAdress_1">
      <item>Dželjalj Malići, Gjure Szaba 11, 10000 Zagreb punomoćnik sudionika u postupku POSLJEDNJI POKUŠAJ društvo s ograničenom odgovornošću za trgovinu i usluge</item>
    </derivirana_varijabla>
  </DomainObject.Predmet.OstaliListFormatedWithAdress>
  <DomainObject.Predmet.OstaliListFormatedWithAdressOIB>
    <izvorni_sadrzaj>
      <item>Dželjalj Malići, OIB 57852697040, Gjure Szaba 11, 10000 Zagreb punomoćnik sudionika u postupku POSLJEDNJI POKUŠAJ društvo s ograničenom odgovornošću za trgovinu i usluge</item>
    </izvorni_sadrzaj>
    <derivirana_varijabla naziv="DomainObject.Predmet.OstaliListFormatedWithAdressOIB_1">
      <item>Dželjalj Malići, OIB 57852697040, Gjure Szaba 11, 10000 Zagreb punomoćnik sudionika u postupku POSLJEDNJI POKUŠAJ društvo s ograničenom odgovornošću za trgovinu i usluge</item>
    </derivirana_varijabla>
  </DomainObject.Predmet.OstaliListFormatedWithAdressOIB>
  <DomainObject.Predmet.OstaliListNazivFormated>
    <izvorni_sadrzaj>
      <item>Dželjalj Malići</item>
    </izvorni_sadrzaj>
    <derivirana_varijabla naziv="DomainObject.Predmet.OstaliListNazivFormated_1">
      <item>Dželjalj Malići</item>
    </derivirana_varijabla>
  </DomainObject.Predmet.OstaliListNazivFormated>
  <DomainObject.Predmet.OstaliListNazivFormatedOIB>
    <izvorni_sadrzaj>
      <item>Dželjalj Malići, OIB 57852697040</item>
    </izvorni_sadrzaj>
    <derivirana_varijabla naziv="DomainObject.Predmet.OstaliListNazivFormatedOIB_1">
      <item>Dželjalj Malići, OIB 57852697040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POSLJEDNJI POKUŠAJ društvo s ograničenom odgovornošću za trgovinu i usluge</izvorni_sadrzaj>
    <derivirana_varijabla naziv="DomainObject.Predmet.ProtustrankaIDrugi_1">POSLJEDNJI POKUŠAJ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POSLJEDNJI POKUŠAJ društvo s ograničenom odgovornošću za trgovinu i usluge, OIB 26866015089, Gjure Szaba 11, 10000 Zagreb</izvorni_sadrzaj>
    <derivirana_varijabla naziv="DomainObject.Predmet.ProtustrankaIDrugiAdressOIB_1">POSLJEDNJI POKUŠAJ društvo s ograničenom odgovornošću za trgovinu i usluge, OIB 26866015089, Gjure Szaba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POSLJEDNJI POKUŠAJ društvo s ograničenom odgovornošću za trgovinu i usluge</item>
      <item>Dželjalj Malići</item>
    </izvorni_sadrzaj>
    <derivirana_varijabla naziv="DomainObject.Predmet.SudioniciListNaziv_1">
      <item>FINA Regionalni centar Zagreb</item>
      <item>POSLJEDNJI POKUŠAJ društvo s ograničenom odgovornošću za trgovinu i usluge</item>
      <item>Dželjalj Malići</item>
    </derivirana_varijabla>
  </DomainObject.Predmet.SudioniciListNaziv>
  <DomainObject.Predmet.SudioniciListAdressOIB>
    <izvorni_sadrzaj>
      <item>FINA Regionalni centar Zagreb, OIB 85821130368, Trg svibanjskih žrtava 1995. 1,10000 Zagreb</item>
      <item>POSLJEDNJI POKUŠAJ društvo s ograničenom odgovornošću za trgovinu i usluge, OIB 26866015089, Gjure Szaba 11,10000 Zagreb</item>
      <item>Dželjalj Malići, OIB 57852697040, Gjure Szaba 11,10000 Zagreb</item>
    </izvorni_sadrzaj>
    <derivirana_varijabla naziv="DomainObject.Predmet.SudioniciListAdressOIB_1">
      <item>FINA Regionalni centar Zagreb, OIB 85821130368, Trg svibanjskih žrtava 1995. 1,10000 Zagreb</item>
      <item>POSLJEDNJI POKUŠAJ društvo s ograničenom odgovornošću za trgovinu i usluge, OIB 26866015089, Gjure Szaba 11,10000 Zagreb</item>
      <item>Dželjalj Malići, OIB 57852697040, Gjure Szaba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26866015089</item>
      <item>, OIB 57852697040</item>
    </izvorni_sadrzaj>
    <derivirana_varijabla naziv="DomainObject.Predmet.SudioniciListNazivOIB_1">
      <item>, OIB 85821130368</item>
      <item>, OIB 26866015089</item>
      <item>, OIB 57852697040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1296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2016-02-24T14:20:00Z</dcterms:created>
  <dc:creator>ilukac</dc:creator>
  <cp:lastModifiedBy>Marija Kojić</cp:lastModifiedBy>
  <cp:lastPrinted>2016-02-05T13:12:00Z</cp:lastPrinted>
  <dcterms:modified xmlns:xsi="http://www.w3.org/2001/XMLSchema-instance" xsi:type="dcterms:W3CDTF">2016-02-25T12:25:00Z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