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bc47" w14:paraId="5a1bc47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2F698F">
        <w:t>953</w:t>
      </w:r>
      <w:r w:rsidR="007D047B">
        <w:t>/16-</w:t>
      </w:r>
      <w:r w:rsidR="00366597">
        <w:t>10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2F698F" w:rsidRPr="002F698F">
        <w:t>TAJNE ULICA j.d.o.o., Osijek, Ljudevita Posavskog 29, MBS: 030149765, OIB: 37542824445</w:t>
      </w:r>
      <w:r w:rsidR="002F698F">
        <w:t xml:space="preserve"> </w:t>
      </w:r>
      <w:r w:rsidR="002F3F8D">
        <w:t xml:space="preserve">dana </w:t>
      </w:r>
      <w:r w:rsidR="002F698F">
        <w:t>28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F698F" w:rsidRPr="002F698F">
        <w:t>TAJNE ULICA j.d.o.o., Osijek, Ljudevita Posavskog 29, MBS: 030149765, OIB: 37542824445</w:t>
      </w:r>
      <w:r w:rsidR="002F698F">
        <w:t xml:space="preserve"> 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2F698F">
        <w:t>953</w:t>
      </w:r>
      <w:r w:rsidRPr="00AE7D44">
        <w:t>-16</w:t>
      </w:r>
      <w:r>
        <w:t xml:space="preserve"> kod Hrvatske poštanske banke iznos od </w:t>
      </w:r>
      <w:r w:rsidR="002F698F">
        <w:t>15</w:t>
      </w:r>
      <w:r w:rsidR="000A6DA2">
        <w:t>.</w:t>
      </w:r>
      <w:r w:rsidR="00DF4452">
        <w:t>000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2F698F">
        <w:t>21</w:t>
      </w:r>
      <w:r w:rsidR="007D047B">
        <w:t xml:space="preserve">. </w:t>
      </w:r>
      <w:r w:rsidR="002F698F">
        <w:t>travnj</w:t>
      </w:r>
      <w:r w:rsidR="00DF4452">
        <w:t>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2F698F" w:rsidRPr="002F698F">
        <w:t>TAJNE ULICA j.d.o.o., Osijek, Ljudevita Posavskog 29, MBS: 030149765, OIB: 37542824445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</w:t>
      </w:r>
      <w:r w:rsidR="002F698F">
        <w:t>953</w:t>
      </w:r>
      <w:r w:rsidR="00366597">
        <w:t>/16-10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 xml:space="preserve">Sukladno </w:t>
      </w:r>
      <w:r w:rsidR="002F698F">
        <w:t>Prokaznom popisu imovine dužnika</w:t>
      </w:r>
      <w:r>
        <w:t xml:space="preserve"> određen</w:t>
      </w:r>
      <w:r w:rsidR="00411A7F">
        <w:t>og</w:t>
      </w:r>
      <w:r>
        <w:t xml:space="preserve"> rješenjem ovog suda St-</w:t>
      </w:r>
      <w:r w:rsidR="002F698F">
        <w:t>953</w:t>
      </w:r>
      <w:r w:rsidR="00411A7F">
        <w:t xml:space="preserve">/16 od </w:t>
      </w:r>
      <w:r w:rsidR="00DF4452">
        <w:t>1</w:t>
      </w:r>
      <w:r w:rsidR="007D047B">
        <w:t xml:space="preserve">. </w:t>
      </w:r>
      <w:r w:rsidR="002F698F">
        <w:t>veljače</w:t>
      </w:r>
      <w:r w:rsidR="00411A7F">
        <w:t xml:space="preserve"> </w:t>
      </w:r>
      <w:r w:rsidR="00FD751B">
        <w:t>201</w:t>
      </w:r>
      <w:r w:rsidR="003D3812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2F698F">
        <w:t>15</w:t>
      </w:r>
      <w:r w:rsidR="00DF4452">
        <w:t>.000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366597">
        <w:t>2</w:t>
      </w:r>
      <w:r w:rsidR="002F698F">
        <w:t>8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</w:t>
      </w:r>
      <w:r w:rsidR="002F698F">
        <w:t>8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A60DB9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2F698F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4C28"/>
    <w:rsid w:val="003C42EF"/>
    <w:rsid w:val="003D3812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60DB9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A60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60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60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A60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60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60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TAJNE ULICA jednostavno društvo s ograničenom odgovornošću za prijevoz, usluge i trgovinu</izvorni_sadrzaj>
    <derivirana_varijabla naziv="DomainObject.Predmet.ProtustrankaFormated_1">  TAJNE ULICA jednostavno društvo s ograničenom odgovornošću za prijevoz, usluge i trgovinu</derivirana_varijabla>
  </DomainObject.Predmet.ProtustrankaFormated>
  <DomainObject.Predmet.ProtustrankaFormatedOIB>
    <izvorni_sadrzaj>  TAJNE ULICA jednostavno društvo s ograničenom odgovornošću za prijevoz, usluge i trgovinu, OIB 37542824445</izvorni_sadrzaj>
    <derivirana_varijabla naziv="DomainObject.Predmet.ProtustrankaFormatedOIB_1">  TAJNE ULICA jednostavno društvo s ograničenom odgovornošću za prijevoz, usluge i trgovinu, OIB 37542824445</derivirana_varijabla>
  </DomainObject.Predmet.ProtustrankaFormatedOIB>
  <DomainObject.Predmet.ProtustrankaFormatedWithAdress>
    <izvorni_sadrzaj> TAJNE ULICA jednostavno društvo s ograničenom odgovornošću za prijevoz, usluge i trgovinu, Ljudevita Posavskog 29, 31000 Osijek</izvorni_sadrzaj>
    <derivirana_varijabla naziv="DomainObject.Predmet.ProtustrankaFormatedWithAdress_1"> TAJNE ULICA jednostavno društvo s ograničenom odgovornošću za prijevoz, usluge i trgovinu, Ljudevita Posavskog 29, 31000 Osijek</derivirana_varijabla>
  </DomainObject.Predmet.ProtustrankaFormatedWithAdress>
  <DomainObject.Predmet.ProtustrankaFormatedWithAdressOIB>
    <izvorni_sadrzaj> TAJNE ULICA jednostavno društvo s ograničenom odgovornošću za prijevoz, usluge i trgovinu, OIB 37542824445, Ljudevita Posavskog 29, 31000 Osijek</izvorni_sadrzaj>
    <derivirana_varijabla naziv="DomainObject.Predmet.ProtustrankaFormatedWithAdressOIB_1"> TAJNE ULICA jednostavno društvo s ograničenom odgovornošću za prijevoz, usluge i trgovinu, OIB 37542824445, Ljudevita Posavskog 29, 31000 Osijek</derivirana_varijabla>
  </DomainObject.Predmet.ProtustrankaFormatedWithAdressOIB>
  <DomainObject.Predmet.ProtustrankaWithAdress>
    <izvorni_sadrzaj>TAJNE ULICA jednostavno društvo s ograničenom odgovornošću za prijevoz, usluge i trgovinu Ljudevita Posavskog 29, 31000 Osijek</izvorni_sadrzaj>
    <derivirana_varijabla naziv="DomainObject.Predmet.ProtustrankaWithAdress_1">TAJNE ULICA jednostavno društvo s ograničenom odgovornošću za prijevoz, usluge i trgovinu Ljudevita Posavskog 29, 31000 Osijek</derivirana_varijabla>
  </DomainObject.Predmet.ProtustrankaWithAdress>
  <DomainObject.Predmet.ProtustrankaWithAdressOIB>
    <izvorni_sadrzaj>TAJNE ULICA jednostavno društvo s ograničenom odgovornošću za prijevoz, usluge i trgovinu, OIB 37542824445, Ljudevita Posavskog 29, 31000 Osijek</izvorni_sadrzaj>
    <derivirana_varijabla naziv="DomainObject.Predmet.ProtustrankaWithAdressOIB_1">TAJNE ULICA jednostavno društvo s ograničenom odgovornošću za prijevoz, usluge i trgovinu, OIB 37542824445, Ljudevita Posavskog 29, 31000 Osijek</derivirana_varijabla>
  </DomainObject.Predmet.ProtustrankaWithAdressOIB>
  <DomainObject.Predmet.ProtustrankaNazivFormated>
    <izvorni_sadrzaj>TAJNE ULICA jednostavno društvo s ograničenom odgovornošću za prijevoz, usluge i trgovinu</izvorni_sadrzaj>
    <derivirana_varijabla naziv="DomainObject.Predmet.ProtustrankaNazivFormated_1">TAJNE ULICA jednostavno društvo s ograničenom odgovornošću za prijevoz, usluge i trgovinu</derivirana_varijabla>
  </DomainObject.Predmet.ProtustrankaNazivFormated>
  <DomainObject.Predmet.ProtustrankaNazivFormatedOIB>
    <izvorni_sadrzaj>TAJNE ULICA jednostavno društvo s ograničenom odgovornošću za prijevoz, usluge i trgovinu, OIB 37542824445</izvorni_sadrzaj>
    <derivirana_varijabla naziv="DomainObject.Predmet.ProtustrankaNazivFormatedOIB_1">TAJNE ULICA jednostavno društvo s ograničenom odgovornošću za prijevoz, usluge i trgovinu, OIB 37542824445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TAJNE ULICA jednostavno društvo s ograničenom odgovornošću za prijevoz, usluge i trgovinu</item>
    </izvorni_sadrzaj>
    <derivirana_varijabla naziv="DomainObject.Predmet.ProtuStrankaListFormated_1">
      <item>TAJNE ULICA jednostavno društvo s ograničenom odgovornošću za prijevoz, usluge i trgovinu</item>
    </derivirana_varijabla>
  </DomainObject.Predmet.ProtuStrankaListFormated>
  <DomainObject.Predmet.ProtuStrankaListFormatedOIB>
    <izvorni_sadrzaj>
      <item>TAJNE ULICA jednostavno društvo s ograničenom odgovornošću za prijevoz, usluge i trgovinu, OIB 37542824445</item>
    </izvorni_sadrzaj>
    <derivirana_varijabla naziv="DomainObject.Predmet.ProtuStrankaListFormatedOIB_1">
      <item>TAJNE ULICA jednostavno društvo s ograničenom odgovornošću za prijevoz, usluge i trgovinu, OIB 37542824445</item>
    </derivirana_varijabla>
  </DomainObject.Predmet.ProtuStrankaListFormatedOIB>
  <DomainObject.Predmet.ProtuStrankaListFormatedWithAdress>
    <izvorni_sadrzaj>
      <item>TAJNE ULICA jednostavno društvo s ograničenom odgovornošću za prijevoz, usluge i trgovinu, Ljudevita Posavskog 29, 31000 Osijek</item>
    </izvorni_sadrzaj>
    <derivirana_varijabla naziv="DomainObject.Predmet.ProtuStrankaListFormatedWithAdress_1">
      <item>TAJNE ULICA jednostavno društvo s ograničenom odgovornošću za prijevoz, usluge i trgovinu, Ljudevita Posavskog 29, 31000 Osijek</item>
    </derivirana_varijabla>
  </DomainObject.Predmet.ProtuStrankaListFormatedWithAdress>
  <DomainObject.Predmet.ProtuStrankaListFormatedWithAdressOIB>
    <izvorni_sadrzaj>
      <item>TAJNE ULICA jednostavno društvo s ograničenom odgovornošću za prijevoz, usluge i trgovinu, OIB 37542824445, Ljudevita Posavskog 29, 31000 Osijek</item>
    </izvorni_sadrzaj>
    <derivirana_varijabla naziv="DomainObject.Predmet.ProtuStrankaListFormatedWithAdressOIB_1">
      <item>TAJNE ULICA jednostavno društvo s ograničenom odgovornošću za prijevoz, usluge i trgovinu, OIB 37542824445, Ljudevita Posavskog 29, 31000 Osijek</item>
    </derivirana_varijabla>
  </DomainObject.Predmet.ProtuStrankaListFormatedWithAdressOIB>
  <DomainObject.Predmet.ProtuStrankaListNazivFormated>
    <izvorni_sadrzaj>
      <item>TAJNE ULICA jednostavno društvo s ograničenom odgovornošću za prijevoz, usluge i trgovinu</item>
    </izvorni_sadrzaj>
    <derivirana_varijabla naziv="DomainObject.Predmet.ProtuStrankaListNazivFormated_1">
      <item>TAJNE ULICA jednostavno društvo s ograničenom odgovornošću za prijevoz, usluge i trgovinu</item>
    </derivirana_varijabla>
  </DomainObject.Predmet.ProtuStrankaListNazivFormated>
  <DomainObject.Predmet.ProtuStrankaListNazivFormatedOIB>
    <izvorni_sadrzaj>
      <item>TAJNE ULICA jednostavno društvo s ograničenom odgovornošću za prijevoz, usluge i trgovinu, OIB 37542824445</item>
    </izvorni_sadrzaj>
    <derivirana_varijabla naziv="DomainObject.Predmet.ProtuStrankaListNazivFormatedOIB_1">
      <item>TAJNE ULICA jednostavno društvo s ograničenom odgovornošću za prijevoz, usluge i trgovinu, OIB 37542824445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TAJNE ULICA jednostavno društvo s ograničenom odgovornošću za prijevoz, usluge i trgovinu</izvorni_sadrzaj>
    <derivirana_varijabla naziv="DomainObject.Predmet.ProtustrankaIDrugi_1">TAJNE ULICA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TAJNE ULICA jednostavno društvo s ograničenom odgovornošću za prijevoz, usluge i trgovinu, OIB 37542824445, Ljudevita Posavskog 29, 31000 Osijek</izvorni_sadrzaj>
    <derivirana_varijabla naziv="DomainObject.Predmet.ProtustrankaIDrugiAdressOIB_1">TAJNE ULICA jednostavno društvo s ograničenom odgovornošću za prijevoz, usluge i trgovinu, OIB 37542824445, Ljudevita Posavskog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TAJNE ULICA jednostavno društvo s ograničenom odgovornošću za prijevoz, usluge i trgovinu</item>
    </izvorni_sadrzaj>
    <derivirana_varijabla naziv="DomainObject.Predmet.SudioniciListNaziv_1">
      <item>FINA RC OSIJEK</item>
      <item>TAJNE ULICA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TAJNE ULICA jednostavno društvo s ograničenom odgovornošću za prijevoz, usluge i trgovinu, OIB 37542824445, Ljudevita Posavskog 29,31000 Osijek</item>
    </izvorni_sadrzaj>
    <derivirana_varijabla naziv="DomainObject.Predmet.SudioniciListAdressOIB_1">
      <item>FINA RC OSIJEK, OIB 85821130368</item>
      <item>TAJNE ULICA jednostavno društvo s ograničenom odgovornošću za prijevoz, usluge i trgovinu, OIB 37542824445, Ljudevita Posavskog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37542824445</item>
    </izvorni_sadrzaj>
    <derivirana_varijabla naziv="DomainObject.Predmet.SudioniciListNazivOIB_1">
      <item>, OIB 85821130368</item>
      <item>, OIB 37542824445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BA07C-77FB-4ECD-8F11-6A9C198C0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412</properties:Words>
  <properties:Characters>2224</properties:Characters>
  <properties:Lines>88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2017-02-28T09:21:00Z</dcterms:created>
  <dc:creator>hermanj</dc:creator>
  <cp:lastModifiedBy>Maja Videnović</cp:lastModifiedBy>
  <cp:lastPrinted>2017-01-31T08:22:00Z</cp:lastPrinted>
  <dcterms:modified xmlns:xsi="http://www.w3.org/2001/XMLSchema-instance" xsi:type="dcterms:W3CDTF">2017-02-28T09:25:00Z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