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a1f3" w14:paraId="9a9a1f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45C05" w:rsidP="00945C05" w:rsidR="00945C05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Poslovni broj: 3 St-6/2016-10</w:t>
      </w:r>
    </w:p>
    <w:p w:rsidRDefault="00945C05" w:rsidP="00945C05" w:rsidR="00945C0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45C05" w:rsidP="00945C05" w:rsidR="00945C0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45C05" w:rsidP="00945C05" w:rsidR="00945C0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45C05" w:rsidP="00945C05" w:rsidR="00945C05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945C05" w:rsidP="00945C05" w:rsidR="00945C05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945C05" w:rsidP="00945C05" w:rsidR="00945C05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945C05" w:rsidP="00945C05" w:rsidR="00945C05">
      <w:pPr>
        <w:spacing w:after="0"/>
        <w:rPr>
          <w:rFonts w:cs="Times New Roman" w:eastAsia="Times New Roman"/>
          <w:lang w:eastAsia="hr-HR"/>
        </w:rPr>
      </w:pPr>
    </w:p>
    <w:p w:rsidRDefault="00945C05" w:rsidP="00945C05" w:rsidR="00945C05">
      <w:pPr>
        <w:spacing w:after="0"/>
        <w:rPr>
          <w:rFonts w:cs="Times New Roman" w:eastAsia="Times New Roman"/>
          <w:lang w:eastAsia="hr-HR"/>
        </w:rPr>
      </w:pPr>
    </w:p>
    <w:p w:rsidRDefault="00945C05" w:rsidP="00945C05" w:rsidR="00945C05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945C05" w:rsidP="00945C05" w:rsidR="00945C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45C05" w:rsidP="00945C05" w:rsidR="00945C0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945C05" w:rsidP="00945C05" w:rsidR="00945C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45C05" w:rsidP="00945C05" w:rsidR="00945C05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po sutkinji Tini Grgas, u skraćenom stečajnom postupku radi utvrđivanja pretpostavki za otvaranje skraćenoga stečajnoga postupka nad dužnikom AGER d.o.o.,  Benkovac, </w:t>
      </w:r>
      <w:proofErr w:type="spellStart"/>
      <w:r>
        <w:t>Šopot</w:t>
      </w:r>
      <w:proofErr w:type="spellEnd"/>
      <w:r>
        <w:t xml:space="preserve"> 1, OIB:98866625994, 30. lipnja 2017. </w:t>
      </w:r>
    </w:p>
    <w:p w:rsidRDefault="00945C05" w:rsidP="00945C05" w:rsidR="00945C05">
      <w:pPr>
        <w:pStyle w:val="Tijeloteksta"/>
      </w:pPr>
    </w:p>
    <w:p w:rsidRDefault="00945C05" w:rsidP="00945C05" w:rsidR="00945C0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945C05" w:rsidP="00945C05" w:rsidR="00945C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5C05" w:rsidP="00945C05" w:rsidR="00945C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945C05" w:rsidP="00945C05" w:rsidR="00945C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5C05" w:rsidP="00945C05" w:rsidR="00945C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945C05" w:rsidP="00945C05" w:rsidR="00945C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5C05" w:rsidP="00945C05" w:rsidR="00945C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945C05" w:rsidP="00945C05" w:rsidR="00945C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5C05" w:rsidP="00945C05" w:rsidR="00945C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5C05" w:rsidP="00945C05" w:rsidR="00945C0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30. lipnja 2017. </w:t>
      </w:r>
    </w:p>
    <w:p w:rsidRDefault="00945C05" w:rsidP="00945C05" w:rsidR="00945C05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45C05" w:rsidP="00945C05" w:rsidR="00945C05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45C05" w:rsidP="00945C05" w:rsidR="00945C05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945C05" w:rsidP="00945C05" w:rsidR="00945C05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Tina Grgas</w:t>
      </w:r>
    </w:p>
    <w:p w:rsidRDefault="00945C05" w:rsidP="00945C05" w:rsidR="00945C0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45C05" w:rsidP="00945C05" w:rsidR="00945C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945C05" w:rsidP="00945C05" w:rsidR="00945C0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945C05" w:rsidP="00945C05" w:rsidR="00945C05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DNA:</w:t>
      </w:r>
    </w:p>
    <w:p w:rsidRDefault="00945C05" w:rsidP="004F27AE" w:rsidR="00AE649C" w:rsidRPr="00B76F3C">
      <w:pPr>
        <w:pStyle w:val="Odlomakpopisa"/>
        <w:numPr>
          <w:ilvl w:val="0"/>
          <w:numId w:val="47"/>
        </w:numPr>
        <w:tabs>
          <w:tab w:pos="851" w:val="clear"/>
        </w:tabs>
        <w:overflowPunct w:val="false"/>
        <w:autoSpaceDE w:val="false"/>
        <w:autoSpaceDN w:val="false"/>
        <w:adjustRightInd w:val="false"/>
        <w:spacing w:after="0"/>
        <w:contextualSpacing/>
        <w:textAlignment w:val="baseline"/>
      </w:pPr>
      <w:r w:rsidRPr="00945C05">
        <w:rPr>
          <w:rFonts w:cs="Times New Roman"/>
        </w:rPr>
        <w:t xml:space="preserve">FINA, Regionalni centar Split, Podružnica Zadar, putem e-Oglasne ploče suda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C05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50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St-6/2016-8</izvorni_sadrzaj>
    <derivirana_varijabla naziv="DomainObject.Oznaka_1">St-6/2016-8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AGER d.o.o. za poljoprivrednu proizvodnju, preradu, trgovinu i usluge</izvorni_sadrzaj>
    <derivirana_varijabla naziv="DomainObject.Predmet.ProtustrankaFormated_1">  AGER d.o.o. za poljoprivrednu proizvodnju, preradu, trgovinu i usluge</derivirana_varijabla>
  </DomainObject.Predmet.ProtustrankaFormated>
  <DomainObject.Predmet.ProtustrankaFormatedOIB>
    <izvorni_sadrzaj>  AGER d.o.o. za poljoprivrednu proizvodnju, preradu, trgovinu i usluge, OIB 98866625994</izvorni_sadrzaj>
    <derivirana_varijabla naziv="DomainObject.Predmet.ProtustrankaFormatedOIB_1">  AGER d.o.o. za poljoprivrednu proizvodnju, preradu, trgovinu i usluge, OIB 98866625994</derivirana_varijabla>
  </DomainObject.Predmet.ProtustrankaFormatedOIB>
  <DomainObject.Predmet.ProtustrankaFormatedWithAdress>
    <izvorni_sadrzaj> AGER d.o.o. za poljoprivrednu proizvodnju, preradu, trgovinu i usluge, Šopot 1, 23420 Benkovac</izvorni_sadrzaj>
    <derivirana_varijabla naziv="DomainObject.Predmet.ProtustrankaFormatedWithAdress_1"> AGER d.o.o. za poljoprivrednu proizvodnju, preradu, trgovinu i usluge, Šopot 1, 23420 Benkovac</derivirana_varijabla>
  </DomainObject.Predmet.ProtustrankaFormatedWithAdress>
  <DomainObject.Predmet.ProtustrankaFormatedWithAdressOIB>
    <izvorni_sadrzaj> AGER d.o.o. za poljoprivrednu proizvodnju, preradu, trgovinu i usluge, OIB 98866625994, Šopot 1, 23420 Benkovac</izvorni_sadrzaj>
    <derivirana_varijabla naziv="DomainObject.Predmet.ProtustrankaFormatedWithAdressOIB_1"> AGER d.o.o. za poljoprivrednu proizvodnju, preradu, trgovinu i usluge, OIB 98866625994, Šopot 1, 23420 Benkovac</derivirana_varijabla>
  </DomainObject.Predmet.ProtustrankaFormatedWithAdressOIB>
  <DomainObject.Predmet.ProtustrankaWithAdress>
    <izvorni_sadrzaj>AGER d.o.o. za poljoprivrednu proizvodnju, preradu, trgovinu i usluge Šopot 1, 23420 Benkovac</izvorni_sadrzaj>
    <derivirana_varijabla naziv="DomainObject.Predmet.ProtustrankaWithAdress_1">AGER d.o.o. za poljoprivrednu proizvodnju, preradu, trgovinu i usluge Šopot 1, 23420 Benkovac</derivirana_varijabla>
  </DomainObject.Predmet.ProtustrankaWithAdress>
  <DomainObject.Predmet.ProtustrankaWithAdressOIB>
    <izvorni_sadrzaj>AGER d.o.o. za poljoprivrednu proizvodnju, preradu, trgovinu i usluge, OIB 98866625994, Šopot 1, 23420 Benkovac</izvorni_sadrzaj>
    <derivirana_varijabla naziv="DomainObject.Predmet.ProtustrankaWithAdressOIB_1">AGER d.o.o. za poljoprivrednu proizvodnju, preradu, trgovinu i usluge, OIB 98866625994, Šopot 1, 23420 Benkovac</derivirana_varijabla>
  </DomainObject.Predmet.ProtustrankaWithAdressOIB>
  <DomainObject.Predmet.ProtustrankaNazivFormated>
    <izvorni_sadrzaj>AGER d.o.o. za poljoprivrednu proizvodnju, preradu, trgovinu i usluge</izvorni_sadrzaj>
    <derivirana_varijabla naziv="DomainObject.Predmet.ProtustrankaNazivFormated_1">AGER d.o.o. za poljoprivrednu proizvodnju, preradu, trgovinu i usluge</derivirana_varijabla>
  </DomainObject.Predmet.ProtustrankaNazivFormated>
  <DomainObject.Predmet.ProtustrankaNazivFormatedOIB>
    <izvorni_sadrzaj>AGER d.o.o. za poljoprivrednu proizvodnju, preradu, trgovinu i usluge, OIB 98866625994</izvorni_sadrzaj>
    <derivirana_varijabla naziv="DomainObject.Predmet.ProtustrankaNazivFormatedOIB_1">AGER d.o.o. za poljoprivrednu proizvodnju, preradu, trgovinu i usluge, OIB 98866625994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161893.52</izvorni_sadrzaj>
    <derivirana_varijabla naziv="DomainObject.Predmet.TrenutnaVrijednost_1">161893.52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AGER d.o.o. za poljoprivrednu proizvodnju, preradu, trgovinu i usluge</item>
    </izvorni_sadrzaj>
    <derivirana_varijabla naziv="DomainObject.Predmet.ProtuStrankaListFormated_1">
      <item>AGER d.o.o. za poljoprivrednu proizvodnju, preradu, trgovinu i usluge</item>
    </derivirana_varijabla>
  </DomainObject.Predmet.ProtuStrankaListFormated>
  <DomainObject.Predmet.ProtuStrankaListFormatedOIB>
    <izvorni_sadrzaj>
      <item>AGER d.o.o. za poljoprivrednu proizvodnju, preradu, trgovinu i usluge, OIB 98866625994</item>
    </izvorni_sadrzaj>
    <derivirana_varijabla naziv="DomainObject.Predmet.ProtuStrankaListFormatedOIB_1">
      <item>AGER d.o.o. za poljoprivrednu proizvodnju, preradu, trgovinu i usluge, OIB 98866625994</item>
    </derivirana_varijabla>
  </DomainObject.Predmet.ProtuStrankaListFormatedOIB>
  <DomainObject.Predmet.ProtuStrankaListFormatedWithAdress>
    <izvorni_sadrzaj>
      <item>AGER d.o.o. za poljoprivrednu proizvodnju, preradu, trgovinu i usluge, Šopot 1, 23420 Benkovac</item>
    </izvorni_sadrzaj>
    <derivirana_varijabla naziv="DomainObject.Predmet.ProtuStrankaListFormatedWithAdress_1">
      <item>AGER d.o.o. za poljoprivrednu proizvodnju, preradu, trgovinu i usluge, Šopot 1, 23420 Benkovac</item>
    </derivirana_varijabla>
  </DomainObject.Predmet.ProtuStrankaListFormatedWithAdress>
  <DomainObject.Predmet.ProtuStrankaListFormatedWithAdressOIB>
    <izvorni_sadrzaj>
      <item>AGER d.o.o. za poljoprivrednu proizvodnju, preradu, trgovinu i usluge, OIB 98866625994, Šopot 1, 23420 Benkovac</item>
    </izvorni_sadrzaj>
    <derivirana_varijabla naziv="DomainObject.Predmet.ProtuStrankaListFormatedWithAdressOIB_1">
      <item>AGER d.o.o. za poljoprivrednu proizvodnju, preradu, trgovinu i usluge, OIB 98866625994, Šopot 1, 23420 Benkovac</item>
    </derivirana_varijabla>
  </DomainObject.Predmet.ProtuStrankaListFormatedWithAdressOIB>
  <DomainObject.Predmet.ProtuStrankaListNazivFormated>
    <izvorni_sadrzaj>
      <item>AGER d.o.o. za poljoprivrednu proizvodnju, preradu, trgovinu i usluge</item>
    </izvorni_sadrzaj>
    <derivirana_varijabla naziv="DomainObject.Predmet.ProtuStrankaListNazivFormated_1">
      <item>AGER d.o.o. za poljoprivrednu proizvodnju, preradu, trgovinu i usluge</item>
    </derivirana_varijabla>
  </DomainObject.Predmet.ProtuStrankaListNazivFormated>
  <DomainObject.Predmet.ProtuStrankaListNazivFormatedOIB>
    <izvorni_sadrzaj>
      <item>AGER d.o.o. za poljoprivrednu proizvodnju, preradu, trgovinu i usluge, OIB 98866625994</item>
    </izvorni_sadrzaj>
    <derivirana_varijabla naziv="DomainObject.Predmet.ProtuStrankaListNazivFormatedOIB_1">
      <item>AGER d.o.o. za poljoprivrednu proizvodnju, preradu, trgovinu i usluge, OIB 98866625994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St-6/2016-8</izvorni_sadrzaj>
    <derivirana_varijabla naziv="DomainObject.PoslovniBrojDokumenta_1">St-6/2016-8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AGER d.o.o. za poljoprivrednu proizvodnju, preradu, trgovinu i usluge</izvorni_sadrzaj>
    <derivirana_varijabla naziv="DomainObject.Predmet.ProtustrankaIDrugi_1">AGER d.o.o. za poljoprivrednu proizvodnju, preradu,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AGER d.o.o. za poljoprivrednu proizvodnju, preradu, trgovinu i usluge, OIB 98866625994, Šopot 1, 23420 Benkovac</izvorni_sadrzaj>
    <derivirana_varijabla naziv="DomainObject.Predmet.ProtustrankaIDrugiAdressOIB_1">AGER d.o.o. za poljoprivrednu proizvodnju, preradu, trgovinu i usluge, OIB 98866625994, Šopot 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AGER d.o.o. za poljoprivrednu proizvodnju, preradu, trgovinu i usluge</item>
    </izvorni_sadrzaj>
    <derivirana_varijabla naziv="DomainObject.Predmet.SudioniciListNaziv_1">
      <item>FINA</item>
      <item>AGER d.o.o. za poljoprivrednu proizvodnju, preradu, trgovinu i usluge</item>
    </derivirana_varijabla>
  </DomainObject.Predmet.SudioniciListNaziv>
  <DomainObject.Predmet.SudioniciListAdressOIB>
    <izvorni_sadrzaj>
      <item>FINA, OIB 85821130368</item>
      <item>AGER d.o.o. za poljoprivrednu proizvodnju, preradu, trgovinu i usluge, OIB 98866625994, Šopot 1,23420 Benkovac</item>
    </izvorni_sadrzaj>
    <derivirana_varijabla naziv="DomainObject.Predmet.SudioniciListAdressOIB_1">
      <item>FINA, OIB 85821130368</item>
      <item>AGER d.o.o. za poljoprivrednu proizvodnju, preradu, trgovinu i usluge, OIB 98866625994, Šopot 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AAD7F-E164-413C-AC65-5CF428DE0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1094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2017-07-03T08:41:00Z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