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8b2b" w14:paraId="c408b2b" w:rsidRDefault="00AB4602" w:rsidP="004A57E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57EF" w:rsidP="004A57EF" w:rsidR="004A57EF">
      <w:pPr>
        <w:jc w:val="right"/>
        <w:rPr>
          <w:b/>
        </w:rPr>
      </w:pPr>
    </w:p>
    <w:p w:rsidRDefault="004A57EF" w:rsidP="004A57EF" w:rsidR="004A57EF">
      <w:pPr>
        <w:jc w:val="right"/>
        <w:rPr>
          <w:b/>
        </w:rPr>
      </w:pPr>
      <w:r>
        <w:rPr>
          <w:b/>
        </w:rPr>
        <w:t>3 St-232/2016-26</w:t>
      </w:r>
    </w:p>
    <w:p w:rsidRDefault="004A57EF" w:rsidP="004A57EF" w:rsidR="004A57EF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A57EF" w:rsidP="004A57EF" w:rsidR="004A57EF">
      <w:pPr>
        <w:jc w:val="center"/>
        <w:rPr>
          <w:b/>
        </w:rPr>
      </w:pPr>
      <w:r>
        <w:rPr>
          <w:b/>
        </w:rPr>
        <w:t>R J E Š E N J E</w:t>
      </w:r>
    </w:p>
    <w:p w:rsidRDefault="004A57EF" w:rsidP="004A57EF" w:rsidR="004A57EF">
      <w:pPr>
        <w:jc w:val="both"/>
      </w:pPr>
      <w:r>
        <w:tab/>
        <w:t>TRGOVAČKI SUD U BJELOVARU, OIB 07942269267, po stečajnom sucu Sanjani Zorinc, u stečajnom postupku nad dužnikom KOBAK d.o.o. u stečaju, Slatina, Industrijska 1, OIB 31267979345, dana 4. kolovoza 2017. godine</w:t>
      </w:r>
    </w:p>
    <w:p w:rsidRDefault="004A57EF" w:rsidP="004A57EF" w:rsidR="004A57EF">
      <w:pPr>
        <w:jc w:val="center"/>
        <w:rPr>
          <w:b/>
        </w:rPr>
      </w:pPr>
      <w:r>
        <w:rPr>
          <w:b/>
        </w:rPr>
        <w:t>r i j e š i o  j e</w:t>
      </w:r>
    </w:p>
    <w:p w:rsidRDefault="004A57EF" w:rsidP="004A57EF" w:rsidR="004A57EF">
      <w:pPr>
        <w:jc w:val="both"/>
      </w:pPr>
      <w:r>
        <w:tab/>
        <w:t xml:space="preserve">I. Određuje se prodaja nekretnine, </w:t>
      </w:r>
      <w:proofErr w:type="spellStart"/>
      <w:r>
        <w:t>vl</w:t>
      </w:r>
      <w:proofErr w:type="spellEnd"/>
      <w:r>
        <w:t xml:space="preserve">. stečajnog dužnika KOBAK d.o.o. u stečaju, upisanih u </w:t>
      </w:r>
      <w:proofErr w:type="spellStart"/>
      <w:r>
        <w:t>zk</w:t>
      </w:r>
      <w:proofErr w:type="spellEnd"/>
      <w:r>
        <w:t xml:space="preserve">. ul. broj 5997 k. o. 323446 Podravska Slatina i to </w:t>
      </w:r>
      <w:proofErr w:type="spellStart"/>
      <w:r>
        <w:t>kč</w:t>
      </w:r>
      <w:proofErr w:type="spellEnd"/>
      <w:r>
        <w:t xml:space="preserve">. br. 1509/1, 1 zgrada i dvor Industrijska ulica sa 4336 m2 u stečajnom postupku uz odgovarajuću primjenu pravila ovršnog postupka o ovrsi na nekretnini. </w:t>
      </w:r>
    </w:p>
    <w:p w:rsidRDefault="004A57EF" w:rsidP="004A57EF" w:rsidR="004A57EF">
      <w:pPr>
        <w:jc w:val="both"/>
      </w:pPr>
      <w:r>
        <w:tab/>
        <w:t xml:space="preserve">II. U zemljišnim knjigama Općinskog suda u Virovitici, zemljišnoknjižni odjel Slatina upisat će se zabilježba rješenja o prodaji nekretnine. </w:t>
      </w:r>
    </w:p>
    <w:p w:rsidRDefault="004A57EF" w:rsidP="004A57EF" w:rsidR="004A57EF">
      <w:pPr>
        <w:jc w:val="center"/>
        <w:rPr>
          <w:b/>
        </w:rPr>
      </w:pPr>
      <w:r>
        <w:rPr>
          <w:b/>
        </w:rPr>
        <w:t>Obrazloženje</w:t>
      </w:r>
    </w:p>
    <w:p w:rsidRDefault="004A57EF" w:rsidP="004A57EF" w:rsidR="004A57EF">
      <w:pPr>
        <w:jc w:val="both"/>
      </w:pPr>
      <w:r>
        <w:tab/>
        <w:t>Rješenjem ovog suda 3 St-232/2016-14 od 27. travnja 2017. godine otvoren je stečajni postupak nad dužnikom KOBAK d.o.o. u stečaju, Slatina, Industrijska 1, OIB 31267979345.</w:t>
      </w:r>
    </w:p>
    <w:p w:rsidRDefault="004A57EF" w:rsidP="004A57EF" w:rsidR="004A57EF">
      <w:pPr>
        <w:jc w:val="both"/>
      </w:pPr>
      <w:r>
        <w:tab/>
        <w:t xml:space="preserve">Stečajni upravitelj je u podnesku od 27. srpnja 2017. godine predložio prodaju nekretnina navedenih u izreci ovog rješenja u stečajnom postupku. Na nekretninama uknjižena su </w:t>
      </w:r>
      <w:proofErr w:type="spellStart"/>
      <w:r>
        <w:t>razlučna</w:t>
      </w:r>
      <w:proofErr w:type="spellEnd"/>
      <w:r>
        <w:t xml:space="preserve"> prava </w:t>
      </w:r>
      <w:proofErr w:type="spellStart"/>
      <w:r>
        <w:t>razlučnih</w:t>
      </w:r>
      <w:proofErr w:type="spellEnd"/>
      <w:r>
        <w:t xml:space="preserve"> vjerovnika Slavonske banke d.d. Osijek, H-ABDUCO d.o.o. Zagreb, Hypo-Alpe-</w:t>
      </w:r>
      <w:proofErr w:type="spellStart"/>
      <w:r>
        <w:t>Adria</w:t>
      </w:r>
      <w:proofErr w:type="spellEnd"/>
      <w:r>
        <w:t>-Bank d.d. Zagreb, Republike Hrvatske i Grada Slatine.</w:t>
      </w:r>
    </w:p>
    <w:p w:rsidRDefault="004A57EF" w:rsidP="004A57EF" w:rsidR="004A57EF">
      <w:pPr>
        <w:jc w:val="both"/>
      </w:pPr>
      <w:r>
        <w:tab/>
        <w:t xml:space="preserve">S obzirom na navedeno, temeljem čl. 247. st. 1., 2. i 3. Stečajnog Zakona („Narodne novine“ br. 71/15) riješeno je kao u izreci. </w:t>
      </w:r>
    </w:p>
    <w:p w:rsidRDefault="004A57EF" w:rsidP="004A57EF" w:rsidR="004A57EF">
      <w:pPr>
        <w:jc w:val="center"/>
      </w:pPr>
      <w:r>
        <w:t>U Bjelovaru, 4. kolovoza 2017. godine</w:t>
      </w:r>
    </w:p>
    <w:p w:rsidRDefault="004A57EF" w:rsidP="004A57EF" w:rsidR="004A57E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4A57EF" w:rsidP="004A57EF" w:rsidR="004A57EF">
      <w:pPr>
        <w:jc w:val="both"/>
      </w:pPr>
      <w:r>
        <w:rPr>
          <w:b/>
        </w:rPr>
        <w:t xml:space="preserve">          </w:t>
      </w:r>
      <w:r>
        <w:t xml:space="preserve">                                                                                      </w:t>
      </w:r>
      <w:r>
        <w:t xml:space="preserve">             SANJANA ZORINC   </w:t>
      </w:r>
    </w:p>
    <w:p w:rsidRDefault="004A57EF" w:rsidP="004A57EF" w:rsidR="004A57EF">
      <w:pPr>
        <w:jc w:val="both"/>
      </w:pPr>
    </w:p>
    <w:p w:rsidRDefault="004A57EF" w:rsidP="004A57EF" w:rsidR="004A57EF">
      <w:pPr>
        <w:jc w:val="both"/>
      </w:pPr>
      <w:r>
        <w:rPr>
          <w:b/>
        </w:rPr>
        <w:t>POUKA O PRAVNOM LIJEKU:</w:t>
      </w:r>
      <w:r>
        <w:t xml:space="preserve"> Protiv ovog rješenja može se podnijeti žalba u roku od 8 dana od dostave rješenja. Pravo na žalbu imaju stečajni upravitelj i </w:t>
      </w:r>
      <w:proofErr w:type="spellStart"/>
      <w:r>
        <w:t>razlučni</w:t>
      </w:r>
      <w:proofErr w:type="spellEnd"/>
      <w:r>
        <w:t xml:space="preserve"> vjerovnici. Žalba se podnosi ovome sudu u četiri primjerka, a o žalbi odlučuje Visoki trgovački sud Republike Hrvatske.</w:t>
      </w:r>
    </w:p>
    <w:p w:rsidRDefault="004A57EF" w:rsidP="004A57EF" w:rsidR="004A57EF">
      <w:pPr>
        <w:rPr>
          <w:b/>
        </w:rPr>
      </w:pPr>
    </w:p>
    <w:p w:rsidRDefault="004A57EF" w:rsidP="004A57EF" w:rsidR="004A57EF">
      <w:pPr>
        <w:jc w:val="center"/>
      </w:pPr>
      <w:r>
        <w:lastRenderedPageBreak/>
        <w:t>-2-</w:t>
      </w:r>
    </w:p>
    <w:p w:rsidRDefault="004A57EF" w:rsidP="004A57EF" w:rsidR="004A57EF">
      <w:pPr>
        <w:jc w:val="center"/>
        <w:rPr>
          <w:b/>
        </w:rPr>
      </w:pPr>
    </w:p>
    <w:p w:rsidRDefault="004A57EF" w:rsidP="004A57EF" w:rsidR="004A57EF">
      <w:pPr>
        <w:jc w:val="right"/>
        <w:rPr>
          <w:b/>
        </w:rPr>
      </w:pPr>
      <w:r>
        <w:rPr>
          <w:b/>
        </w:rPr>
        <w:t>3 St-232/2016-26</w:t>
      </w:r>
    </w:p>
    <w:p w:rsidRDefault="004A57EF" w:rsidP="004A57EF" w:rsidR="004A57EF">
      <w:pPr>
        <w:pStyle w:val="Bezproreda"/>
      </w:pPr>
    </w:p>
    <w:p w:rsidRDefault="004A57EF" w:rsidP="004A57EF" w:rsidR="004A57E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A57EF" w:rsidP="004A57EF" w:rsidR="004A57EF">
      <w:pPr>
        <w:pStyle w:val="Bezproreda"/>
      </w:pPr>
      <w:r>
        <w:t>Dna:    stečajnom upravitelju – putem e-oglasne ploče</w:t>
      </w:r>
    </w:p>
    <w:p w:rsidRDefault="004A57EF" w:rsidP="004A57EF" w:rsidR="004A57EF">
      <w:pPr>
        <w:pStyle w:val="Bezproreda"/>
        <w:ind w:left="708"/>
      </w:pPr>
      <w:proofErr w:type="spellStart"/>
      <w:r>
        <w:t>razlučnim</w:t>
      </w:r>
      <w:proofErr w:type="spellEnd"/>
      <w:r>
        <w:t xml:space="preserve"> vjerovnicima: Slavonska banke d.d. Osijek, H-ABDUCO d.o.o. Zagreb, Hypo-Alpe-</w:t>
      </w:r>
      <w:proofErr w:type="spellStart"/>
      <w:r>
        <w:t>Adria</w:t>
      </w:r>
      <w:proofErr w:type="spellEnd"/>
      <w:r>
        <w:t>-Bank d.d. Zagreb, Republika Hrvatska (ŽDO Bjelovar) i Grad Slatina – putem e-oglasne ploče</w:t>
      </w:r>
    </w:p>
    <w:p w:rsidRDefault="004A57EF" w:rsidP="004A57EF" w:rsidR="004A57EF">
      <w:pPr>
        <w:pStyle w:val="Bezproreda"/>
      </w:pPr>
      <w:r>
        <w:t xml:space="preserve">           Općinski sud u Virovitici, </w:t>
      </w:r>
      <w:proofErr w:type="spellStart"/>
      <w:r>
        <w:t>zk</w:t>
      </w:r>
      <w:proofErr w:type="spellEnd"/>
      <w:r>
        <w:t xml:space="preserve">. odjel Slatina radi zabilježbe – putem pošte </w:t>
      </w:r>
    </w:p>
    <w:p w:rsidRDefault="004A57EF" w:rsidP="004A57EF" w:rsidR="004A57EF">
      <w:pPr>
        <w:pStyle w:val="Bezproreda"/>
      </w:pPr>
      <w:r>
        <w:t xml:space="preserve">           e-Oglasna ploča suda</w:t>
      </w:r>
    </w:p>
    <w:p w:rsidRDefault="004A57EF" w:rsidP="004A57EF" w:rsidR="004A57EF">
      <w:pPr>
        <w:pStyle w:val="Bezproreda"/>
      </w:pPr>
      <w:proofErr w:type="spellStart"/>
      <w:r>
        <w:t>Bj</w:t>
      </w:r>
      <w:proofErr w:type="spellEnd"/>
      <w:r>
        <w:t>. 4.8.2017.</w:t>
      </w:r>
    </w:p>
    <w:p w:rsidRDefault="004A57EF" w:rsidP="004A57EF" w:rsidR="004A57EF">
      <w:pPr>
        <w:pStyle w:val="Bezproreda"/>
      </w:pPr>
      <w:bookmarkStart w:name="_GoBack" w:id="0"/>
      <w:bookmarkEnd w:id="0"/>
    </w:p>
    <w:p w:rsidRDefault="004A57EF" w:rsidP="004A57EF" w:rsidR="004A57EF">
      <w:pPr>
        <w:pStyle w:val="Bezproreda"/>
      </w:pPr>
    </w:p>
    <w:p w:rsidRDefault="00AE649C" w:rsidP="004A57E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7E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1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St-232/2016-26</izvorni_sadrzaj>
    <derivirana_varijabla naziv="DomainObject.Oznaka_1">St-232/2016-26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St-232/2016-26</izvorni_sadrzaj>
    <derivirana_varijabla naziv="DomainObject.PoslovniBrojDokumenta_1">St-232/2016-26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BFA2D-109B-48AD-B7DD-288C11A4C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1767</properties:Characters>
  <properties:Lines>47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2017-08-04T06:59:00Z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