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fd7943" w14:paraId="ffd7943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NOVI DOM VRANA j.d.o.o. za graditeljstvo, Vrana, Zelići 5, OIB:15461645736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1D1940">
        <w:t>30</w:t>
      </w:r>
      <w:r w:rsidR="002B574C">
        <w:t>. ožujka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0B7480">
        <w:t xml:space="preserve">23. kolovoza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3F56A6">
        <w:t>26</w:t>
      </w:r>
      <w:r w:rsidR="00C77A83" w:rsidRPr="00047B49">
        <w:t xml:space="preserve">. srpnja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3F56A6" w:rsidP="003F56A6" w:rsidR="003F56A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3F56A6" w:rsidP="003F56A6" w:rsidR="003F56A6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p w:rsidRDefault="00B019B7" w:rsidP="00B019B7" w:rsidR="00B019B7" w:rsidRPr="00047B49">
      <w:r w:rsidRPr="00047B49">
        <w:t>DNA:</w:t>
      </w:r>
    </w:p>
    <w:p w:rsidRDefault="003F56A6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DB2" w:rsidP="00830F9D" w:rsidR="004F7DB2">
      <w:r>
        <w:separator/>
      </w:r>
    </w:p>
  </w:endnote>
  <w:endnote w:id="0" w:type="continuationSeparator">
    <w:p w:rsidRDefault="004F7DB2" w:rsidP="00830F9D" w:rsidR="004F7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DB2" w:rsidP="00830F9D" w:rsidR="004F7DB2">
      <w:r>
        <w:separator/>
      </w:r>
    </w:p>
  </w:footnote>
  <w:footnote w:id="0" w:type="continuationSeparator">
    <w:p w:rsidRDefault="004F7DB2" w:rsidP="00830F9D" w:rsidR="004F7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1D1940">
      <w:t>251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4F7DB2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95CAA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5C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CA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5CA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5CA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5CA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5C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CA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5CA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5CA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5CA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VRANA j.d.o.o. za graditeljstvo</item>
      <item>FINA</item>
    </izvorni_sadrzaj>
    <derivirana_varijabla naziv="DomainObject.Predmet.SudioniciListNaziv_1">
      <item>NOVI DOM VRANA j.d.o.o. za graditeljstvo</item>
      <item>FINA</item>
    </derivirana_varijabla>
  </DomainObject.Predmet.SudioniciListNaziv>
  <DomainObject.Predmet.SudioniciListAdressOIB>
    <izvorni_sadrzaj>
      <item>NOVI DOM VRANA j.d.o.o. za graditeljstvo, OIB 15461645736, Zelići 5,23210 Vrana</item>
      <item>FINA, OIB 85821130368</item>
    </izvorni_sadrzaj>
    <derivirana_varijabla naziv="DomainObject.Predmet.SudioniciListAdressOIB_1">
      <item>NOVI DOM VRANA j.d.o.o. za graditeljstvo, OIB 15461645736, Zelići 5,23210 Vrana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15461645736</item>
      <item>, OIB 85821130368</item>
    </izvorni_sadrzaj>
    <derivirana_varijabla naziv="DomainObject.Predmet.SudioniciListNazivOIB_1">
      <item>, OIB 15461645736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00A32-C187-40EB-A77D-9D073EAEF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735</properties:Characters>
  <properties:Lines>30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2018-07-19T05:33:00Z</dcterms:created>
  <dc:creator>Administrator</dc:creator>
  <cp:lastModifiedBy>Vedrana Raspović</cp:lastModifiedBy>
  <cp:lastPrinted>2018-07-26T05:35:00Z</cp:lastPrinted>
  <dcterms:modified xmlns:xsi="http://www.w3.org/2001/XMLSchema-instance" xsi:type="dcterms:W3CDTF">2018-07-26T06:14:00Z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(St-251-18  fina stanje računa - NOVO (1).docx)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