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12f6" w14:paraId="6af12f6" w:rsidRDefault="002D49EC" w:rsidP="003F6C53" w:rsidR="002D49EC" w:rsidRPr="00D45E1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04D88" w:rsidR="00DE4A38" w:rsidRPr="002A37B5">
        <w:trPr>
          <w:gridAfter w:val="1"/>
          <w:wAfter w:type="dxa" w:w="284"/>
        </w:trPr>
        <w:tc>
          <w:tcPr>
            <w:tcW w:type="dxa" w:w="2943"/>
          </w:tcPr>
          <w:p w:rsidRDefault="00DE4A38" w:rsidP="00104D88" w:rsidR="00DE4A3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04D88" w:rsidR="00DE4A38" w:rsidRPr="002A37B5">
        <w:tc>
          <w:tcPr>
            <w:tcW w:type="dxa" w:w="3227"/>
            <w:gridSpan w:val="2"/>
          </w:tcPr>
          <w:p w:rsidRDefault="00DE4A38" w:rsidP="00104D88" w:rsidR="00DE4A3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E4A38" w:rsidP="00104D88" w:rsidR="00DE4A3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E4A38" w:rsidP="00104D88" w:rsidR="00DE4A3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721F79" w:rsidP="00721F79" w:rsidR="00721F79" w:rsidRPr="00D45E1C"/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400625" w:rsidR="008312E5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D45E1C" w:rsidRPr="00D45E1C">
        <w:rPr>
          <w:szCs w:val="24"/>
        </w:rPr>
        <w:t xml:space="preserve">ISLAND COMMUNICATIONS d.o.o., </w:t>
      </w:r>
      <w:r w:rsidR="00400625">
        <w:rPr>
          <w:szCs w:val="24"/>
        </w:rPr>
        <w:t>Lukoran, Marinka Zorića 1, OIB:</w:t>
      </w:r>
      <w:r w:rsidR="00D45E1C" w:rsidRPr="00D45E1C">
        <w:rPr>
          <w:szCs w:val="24"/>
        </w:rPr>
        <w:t>74806896016</w:t>
      </w:r>
      <w:r w:rsidRPr="00D45E1C">
        <w:rPr>
          <w:szCs w:val="24"/>
        </w:rPr>
        <w:t xml:space="preserve">, </w:t>
      </w:r>
      <w:r w:rsidR="00DE4A38">
        <w:rPr>
          <w:szCs w:val="24"/>
        </w:rPr>
        <w:t>15</w:t>
      </w:r>
      <w:r w:rsidR="00BB6789">
        <w:rPr>
          <w:szCs w:val="24"/>
        </w:rPr>
        <w:t>. ožujka 2018.,</w:t>
      </w:r>
      <w:r w:rsidRPr="00D45E1C">
        <w:rPr>
          <w:szCs w:val="24"/>
        </w:rPr>
        <w:t xml:space="preserve"> </w:t>
      </w:r>
    </w:p>
    <w:p w:rsidRDefault="00400625" w:rsidP="00400625" w:rsidR="0040062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BB6789" w:rsidP="00BB6789" w:rsidR="00BB6789" w:rsidRPr="00E8339B">
      <w:pPr>
        <w:jc w:val="both"/>
      </w:pPr>
    </w:p>
    <w:p w:rsidRDefault="00BB6789" w:rsidP="00BB6789" w:rsidR="00BB6789">
      <w:pPr>
        <w:jc w:val="both"/>
      </w:pPr>
      <w:r>
        <w:t>I</w:t>
      </w:r>
      <w:r w:rsidRPr="00E8339B">
        <w:t xml:space="preserve">. </w:t>
      </w:r>
      <w:r w:rsidRPr="00E8339B">
        <w:tab/>
      </w:r>
      <w:r>
        <w:t>Ročišta</w:t>
      </w:r>
      <w:r w:rsidRPr="00E8339B">
        <w:t xml:space="preserve"> radi očitovanja o prijedlogu za otvaranje stečajnog postupka nad dužnikom </w:t>
      </w:r>
      <w:r w:rsidRPr="00D45E1C">
        <w:t>ISLAND COMMUNICATIONS d.o.o., Lukoran, Marinka Zorića 1, OIB: 74806896016</w:t>
      </w:r>
      <w:r>
        <w:t xml:space="preserve"> </w:t>
      </w:r>
      <w:r w:rsidRPr="00E8339B">
        <w:t xml:space="preserve">i ročište radi rasprave o pretpostavkama za otvaranje stečajnog postupka nad </w:t>
      </w:r>
      <w:r>
        <w:t>dužnikom određena za</w:t>
      </w:r>
      <w:r w:rsidRPr="00E8339B">
        <w:t xml:space="preserve"> </w:t>
      </w:r>
      <w:r>
        <w:t>23. veljaču 2018. u 8,30</w:t>
      </w:r>
      <w:r w:rsidRPr="00E8339B">
        <w:t xml:space="preserve"> </w:t>
      </w:r>
      <w:r w:rsidRPr="00E8339B">
        <w:rPr>
          <w:bCs/>
        </w:rPr>
        <w:t>sati</w:t>
      </w:r>
      <w:r>
        <w:t xml:space="preserve">, a koja ročišta nisu održana zbog bolesti uredujuće sutkinje ponovo se određuju za dan 29. ožujka 2018. u 8,40 sati </w:t>
      </w:r>
      <w:r w:rsidRPr="00E8339B">
        <w:t>kod ovog suda, Ulica Franje Tuđmana br. 35, sudnica br, 14/I</w:t>
      </w:r>
      <w:r>
        <w:t>.</w:t>
      </w:r>
    </w:p>
    <w:p w:rsidRDefault="008312E5" w:rsidP="008312E5" w:rsidR="008312E5" w:rsidRPr="00D45E1C">
      <w:pPr>
        <w:jc w:val="both"/>
      </w:pPr>
    </w:p>
    <w:p w:rsidRDefault="00BB6789" w:rsidP="00BB6789" w:rsidR="008312E5" w:rsidRPr="00D45E1C">
      <w:pPr>
        <w:jc w:val="both"/>
      </w:pPr>
      <w:r>
        <w:t>I</w:t>
      </w:r>
      <w:r w:rsidR="008312E5" w:rsidRPr="00D45E1C">
        <w:t>I.</w:t>
      </w:r>
      <w:r w:rsidR="008312E5" w:rsidRPr="00D45E1C">
        <w:tab/>
        <w:t>Na ročište se poziva</w:t>
      </w:r>
      <w:r w:rsidR="00400625">
        <w:t>ju</w:t>
      </w:r>
      <w:r w:rsidR="008312E5" w:rsidRPr="00D45E1C">
        <w:t xml:space="preserve"> osob</w:t>
      </w:r>
      <w:r w:rsidR="00400625">
        <w:t>e</w:t>
      </w:r>
      <w:r w:rsidR="008312E5" w:rsidRPr="00D45E1C">
        <w:t xml:space="preserve"> ovlašten</w:t>
      </w:r>
      <w:r w:rsidR="00400625">
        <w:t>e</w:t>
      </w:r>
      <w:r w:rsidR="008312E5" w:rsidRPr="00D45E1C">
        <w:t xml:space="preserve">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BB6789" w:rsidR="005A3991">
      <w:pPr>
        <w:jc w:val="both"/>
      </w:pPr>
      <w:r w:rsidRPr="00D45E1C">
        <w:t>I</w:t>
      </w:r>
      <w:r w:rsidR="00BB6789">
        <w:t>II</w:t>
      </w:r>
      <w:r w:rsidR="000F4F20" w:rsidRPr="00D45E1C">
        <w:t>.</w:t>
      </w:r>
      <w:r w:rsidR="000F4F20" w:rsidRPr="00D45E1C">
        <w:tab/>
        <w:t>Upozorava</w:t>
      </w:r>
      <w:r w:rsidR="00D45E1C" w:rsidRPr="00D45E1C">
        <w:t>ju se osobe ovlaštene</w:t>
      </w:r>
      <w:r w:rsidR="000F4F20" w:rsidRPr="00D45E1C">
        <w:t xml:space="preserve"> za zastupanje dužnika po zakonu </w:t>
      </w:r>
      <w:r w:rsidR="00D45E1C" w:rsidRPr="00D45E1C">
        <w:t>Roman Eckhardt iz Austrije i Natalija Eckhardt iz Lukorana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>ud će temeljem čl. 180. u svezi čl. 17</w:t>
      </w:r>
      <w:r w:rsidR="00BB6789">
        <w:t xml:space="preserve">8. Stečajnog zakona odrediti njihovo </w:t>
      </w:r>
      <w:r w:rsidR="000F4F20" w:rsidRPr="00D45E1C">
        <w:t xml:space="preserve">prisilno dovođenje. </w:t>
      </w:r>
    </w:p>
    <w:p w:rsidRDefault="00BB6789" w:rsidP="00BB6789" w:rsidR="00BB6789" w:rsidRPr="00D45E1C">
      <w:pPr>
        <w:jc w:val="both"/>
      </w:pPr>
    </w:p>
    <w:p w:rsidRDefault="00242F45" w:rsidP="00B0143C" w:rsidR="003C5ED2" w:rsidRPr="00D45E1C">
      <w:pPr>
        <w:jc w:val="center"/>
      </w:pPr>
      <w:r w:rsidRPr="00D45E1C">
        <w:t xml:space="preserve">U Zadru </w:t>
      </w:r>
      <w:r w:rsidR="00DE4A38">
        <w:t>15</w:t>
      </w:r>
      <w:r w:rsidR="00BB6789">
        <w:t xml:space="preserve">. ožujka 2018.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62366F" w:rsidP="00DE4A38" w:rsidR="0062366F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 w:rsidR="00DE4A38">
        <w:t xml:space="preserve"> </w:t>
      </w:r>
      <w:r w:rsidRPr="00AD2980">
        <w:t>Sutkinja</w:t>
      </w:r>
    </w:p>
    <w:p w:rsidRDefault="0062366F" w:rsidP="00DE4A38" w:rsidR="0062366F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BB6789">
        <w:t xml:space="preserve">            </w:t>
      </w:r>
      <w:r w:rsidR="00DE4A38">
        <w:t xml:space="preserve">  Ana Markač</w:t>
      </w:r>
    </w:p>
    <w:p w:rsidRDefault="00BB6789" w:rsidP="00721F79" w:rsidR="00BB6789"/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 w:rsidRPr="00D45E1C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0610B" w:rsidR="0020610B" w:rsidRPr="00D45E1C">
      <w:pPr>
        <w:numPr>
          <w:ilvl w:val="0"/>
          <w:numId w:val="3"/>
        </w:numPr>
      </w:pPr>
      <w:r w:rsidRPr="00D45E1C">
        <w:t xml:space="preserve">dužniku </w:t>
      </w:r>
      <w:r w:rsidR="00D45E1C" w:rsidRPr="00D45E1C">
        <w:t>ISLAND COMMUNICATIONS d.o.o., Lukoran, Marinka Zorića 1</w:t>
      </w:r>
    </w:p>
    <w:p w:rsidRDefault="00D45E1C" w:rsidP="00360AB6" w:rsidR="0020610B" w:rsidRPr="00D45E1C">
      <w:pPr>
        <w:pStyle w:val="Tijeloteksta"/>
        <w:numPr>
          <w:ilvl w:val="0"/>
          <w:numId w:val="3"/>
        </w:numPr>
        <w:rPr>
          <w:szCs w:val="24"/>
        </w:rPr>
      </w:pPr>
      <w:r w:rsidRPr="00D45E1C">
        <w:rPr>
          <w:szCs w:val="24"/>
        </w:rPr>
        <w:t>Roman Eckhardt, Austrija, 8563 Ligist, Ligist 120</w:t>
      </w:r>
    </w:p>
    <w:p w:rsidRDefault="00D45E1C" w:rsidP="00360AB6" w:rsidR="00D45E1C" w:rsidRPr="00D45E1C">
      <w:pPr>
        <w:pStyle w:val="Tijeloteksta"/>
        <w:numPr>
          <w:ilvl w:val="0"/>
          <w:numId w:val="3"/>
        </w:numPr>
        <w:rPr>
          <w:szCs w:val="24"/>
        </w:rPr>
      </w:pPr>
      <w:r w:rsidRPr="00D45E1C">
        <w:rPr>
          <w:szCs w:val="24"/>
        </w:rPr>
        <w:t>Natalija Eckhardt, Lukoran, Marinka Lovrića 1</w:t>
      </w:r>
    </w:p>
    <w:p w:rsidRDefault="0020610B" w:rsidP="00242F45" w:rsidR="00AB76CD" w:rsidRPr="00D45E1C">
      <w:pPr>
        <w:pStyle w:val="Odlomakpopisa"/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DE4A38" w:rsidR="0020610B" w:rsidRPr="00D45E1C">
      <w:headerReference w:type="default" r:id="rId11"/>
      <w:headerReference w:type="first" r:id="rId12"/>
      <w:pgSz w:h="16838" w:w="11906"/>
      <w:pgMar w:gutter="0" w:footer="708" w:header="708" w:left="1417" w:bottom="567" w:right="1417" w:top="96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DE4A3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45E1C">
      <w:rPr>
        <w:sz w:val="22"/>
        <w:szCs w:val="22"/>
      </w:rPr>
      <w:t>539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62366F">
      <w:rPr>
        <w:sz w:val="22"/>
        <w:szCs w:val="22"/>
      </w:rPr>
      <w:t>17-5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45E1C">
      <w:rPr>
        <w:sz w:val="22"/>
        <w:szCs w:val="22"/>
      </w:rPr>
      <w:t>539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BB6789">
      <w:rPr>
        <w:sz w:val="22"/>
        <w:szCs w:val="22"/>
      </w:rPr>
      <w:t>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0625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66F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47B9B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6789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A3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A3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7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A3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7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ISLAND COMMUNICATIONS d.o.o. za savjetovanje i usluge</izvorni_sadrzaj>
    <derivirana_varijabla naziv="DomainObject.Predmet.ProtustrankaFormated_1">  ISLAND COMMUNICATIONS d.o.o. za savjetovanje i usluge</derivirana_varijabla>
  </DomainObject.Predmet.ProtustrankaFormated>
  <DomainObject.Predmet.ProtustrankaFormatedOIB>
    <izvorni_sadrzaj>  ISLAND COMMUNICATIONS d.o.o. za savjetovanje i usluge, OIB 74806896016</izvorni_sadrzaj>
    <derivirana_varijabla naziv="DomainObject.Predmet.ProtustrankaFormatedOIB_1">  ISLAND COMMUNICATIONS d.o.o. za savjetovanje i usluge, OIB 74806896016</derivirana_varijabla>
  </DomainObject.Predmet.ProtustrankaFormatedOIB>
  <DomainObject.Predmet.ProtustrankaFormatedWithAdress>
    <izvorni_sadrzaj> ISLAND COMMUNICATIONS d.o.o. za savjetovanje i usluge, Marinka Zorića 1, 23273 Lukoran</izvorni_sadrzaj>
    <derivirana_varijabla naziv="DomainObject.Predmet.ProtustrankaFormatedWithAdress_1"> ISLAND COMMUNICATIONS d.o.o. za savjetovanje i usluge, Marinka Zorića 1, 23273 Lukoran</derivirana_varijabla>
  </DomainObject.Predmet.ProtustrankaFormatedWithAdress>
  <DomainObject.Predmet.ProtustrankaFormatedWithAdressOIB>
    <izvorni_sadrzaj> ISLAND COMMUNICATIONS d.o.o. za savjetovanje i usluge, OIB 74806896016, Marinka Zorića 1, 23273 Lukoran</izvorni_sadrzaj>
    <derivirana_varijabla naziv="DomainObject.Predmet.ProtustrankaFormatedWithAdressOIB_1"> ISLAND COMMUNICATIONS d.o.o. za savjetovanje i usluge, OIB 74806896016, Marinka Zorića 1, 23273 Lukoran</derivirana_varijabla>
  </DomainObject.Predmet.ProtustrankaFormatedWithAdressOIB>
  <DomainObject.Predmet.ProtustrankaWithAdress>
    <izvorni_sadrzaj>ISLAND COMMUNICATIONS d.o.o. za savjetovanje i usluge Marinka Zorića 1, 23273 Lukoran</izvorni_sadrzaj>
    <derivirana_varijabla naziv="DomainObject.Predmet.ProtustrankaWithAdress_1">ISLAND COMMUNICATIONS d.o.o. za savjetovanje i usluge Marinka Zorića 1, 23273 Lukoran</derivirana_varijabla>
  </DomainObject.Predmet.ProtustrankaWithAdress>
  <DomainObject.Predmet.ProtustrankaWithAdressOIB>
    <izvorni_sadrzaj>ISLAND COMMUNICATIONS d.o.o. za savjetovanje i usluge, OIB 74806896016, Marinka Zorića 1, 23273 Lukoran</izvorni_sadrzaj>
    <derivirana_varijabla naziv="DomainObject.Predmet.ProtustrankaWithAdressOIB_1">ISLAND COMMUNICATIONS d.o.o. za savjetovanje i usluge, OIB 74806896016, Marinka Zorića 1, 23273 Lukoran</derivirana_varijabla>
  </DomainObject.Predmet.ProtustrankaWithAdressOIB>
  <DomainObject.Predmet.ProtustrankaNazivFormated>
    <izvorni_sadrzaj>ISLAND COMMUNICATIONS d.o.o. za savjetovanje i usluge</izvorni_sadrzaj>
    <derivirana_varijabla naziv="DomainObject.Predmet.ProtustrankaNazivFormated_1">ISLAND COMMUNICATIONS d.o.o. za savjetovanje i usluge</derivirana_varijabla>
  </DomainObject.Predmet.ProtustrankaNazivFormated>
  <DomainObject.Predmet.ProtustrankaNazivFormatedOIB>
    <izvorni_sadrzaj>ISLAND COMMUNICATIONS d.o.o. za savjetovanje i usluge, OIB 74806896016</izvorni_sadrzaj>
    <derivirana_varijabla naziv="DomainObject.Predmet.ProtustrankaNazivFormatedOIB_1">ISLAND COMMUNICATIONS d.o.o. za savjetovanje i usluge, OIB 74806896016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ISLAND COMMUNICATIONS d.o.o. za savjetovanje i usluge</item>
    </izvorni_sadrzaj>
    <derivirana_varijabla naziv="DomainObject.Predmet.ProtuStrankaListFormated_1">
      <item>ISLAND COMMUNICATIONS d.o.o. za savjetovanje i usluge</item>
    </derivirana_varijabla>
  </DomainObject.Predmet.ProtuStrankaListFormated>
  <DomainObject.Predmet.ProtuStrankaListFormatedOIB>
    <izvorni_sadrzaj>
      <item>ISLAND COMMUNICATIONS d.o.o. za savjetovanje i usluge, OIB 74806896016</item>
    </izvorni_sadrzaj>
    <derivirana_varijabla naziv="DomainObject.Predmet.ProtuStrankaListFormatedOIB_1">
      <item>ISLAND COMMUNICATIONS d.o.o. za savjetovanje i usluge, OIB 74806896016</item>
    </derivirana_varijabla>
  </DomainObject.Predmet.ProtuStrankaListFormatedOIB>
  <DomainObject.Predmet.ProtuStrankaListFormatedWithAdress>
    <izvorni_sadrzaj>
      <item>ISLAND COMMUNICATIONS d.o.o. za savjetovanje i usluge, Marinka Zorića 1, 23273 Lukoran</item>
    </izvorni_sadrzaj>
    <derivirana_varijabla naziv="DomainObject.Predmet.ProtuStrankaListFormatedWithAdress_1">
      <item>ISLAND COMMUNICATIONS d.o.o. za savjetovanje i usluge, Marinka Zorića 1, 23273 Lukoran</item>
    </derivirana_varijabla>
  </DomainObject.Predmet.ProtuStrankaListFormatedWithAdress>
  <DomainObject.Predmet.ProtuStrankaListFormatedWithAdressOIB>
    <izvorni_sadrzaj>
      <item>ISLAND COMMUNICATIONS d.o.o. za savjetovanje i usluge, OIB 74806896016, Marinka Zorića 1, 23273 Lukoran</item>
    </izvorni_sadrzaj>
    <derivirana_varijabla naziv="DomainObject.Predmet.ProtuStrankaListFormatedWithAdressOIB_1">
      <item>ISLAND COMMUNICATIONS d.o.o. za savjetovanje i usluge, OIB 74806896016, Marinka Zorića 1, 23273 Lukoran</item>
    </derivirana_varijabla>
  </DomainObject.Predmet.ProtuStrankaListFormatedWithAdressOIB>
  <DomainObject.Predmet.ProtuStrankaListNazivFormated>
    <izvorni_sadrzaj>
      <item>ISLAND COMMUNICATIONS d.o.o. za savjetovanje i usluge</item>
    </izvorni_sadrzaj>
    <derivirana_varijabla naziv="DomainObject.Predmet.ProtuStrankaListNazivFormated_1">
      <item>ISLAND COMMUNICATIONS d.o.o. za savjetovanje i usluge</item>
    </derivirana_varijabla>
  </DomainObject.Predmet.ProtuStrankaListNazivFormated>
  <DomainObject.Predmet.ProtuStrankaListNazivFormatedOIB>
    <izvorni_sadrzaj>
      <item>ISLAND COMMUNICATIONS d.o.o. za savjetovanje i usluge, OIB 74806896016</item>
    </izvorni_sadrzaj>
    <derivirana_varijabla naziv="DomainObject.Predmet.ProtuStrankaListNazivFormatedOIB_1">
      <item>ISLAND COMMUNICATIONS d.o.o. za savjetovanje i usluge, OIB 74806896016</item>
    </derivirana_varijabla>
  </DomainObject.Predmet.ProtuStrankaListNazivFormatedOIB>
  <DomainObject.Predmet.OstaliListFormated>
    <izvorni_sadrzaj>
      <item>Natalija Eckhardt</item>
      <item>Roman Eckhardt</item>
    </izvorni_sadrzaj>
    <derivirana_varijabla naziv="DomainObject.Predmet.OstaliListFormated_1">
      <item>Natalija Eckhardt</item>
      <item>Roman Eckhardt</item>
    </derivirana_varijabla>
  </DomainObject.Predmet.OstaliListFormated>
  <DomainObject.Predmet.OstaliListFormatedOIB>
    <izvorni_sadrzaj>
      <item>Natalija Eckhardt, OIB 66071774633</item>
      <item>Roman Eckhardt, OIB 27123734946</item>
    </izvorni_sadrzaj>
    <derivirana_varijabla naziv="DomainObject.Predmet.OstaliListFormatedOIB_1">
      <item>Natalija Eckhardt, OIB 66071774633</item>
      <item>Roman Eckhardt, OIB 27123734946</item>
    </derivirana_varijabla>
  </DomainObject.Predmet.OstaliListFormatedOIB>
  <DomainObject.Predmet.OstaliListFormatedWithAdress>
    <izvorni_sadrzaj>
      <item>Natalija Eckhardt, Marinka Lovrića 1, 23273 Lukoran</item>
      <item>Roman Eckhardt, Ulica Miljenka Zorića 1, 23273 Lukoran</item>
    </izvorni_sadrzaj>
    <derivirana_varijabla naziv="DomainObject.Predmet.OstaliListFormatedWithAdress_1">
      <item>Natalija Eckhardt, Marinka Lovrića 1, 23273 Lukoran</item>
      <item>Roman Eckhardt, Ulica Miljenka Zorića 1, 23273 Lukoran</item>
    </derivirana_varijabla>
  </DomainObject.Predmet.OstaliListFormatedWithAdress>
  <DomainObject.Predmet.OstaliListFormatedWithAdressOIB>
    <izvorni_sadrzaj>
      <item>Natalija Eckhardt, OIB 66071774633, Marinka Lovrića 1, 23273 Lukoran</item>
      <item>Roman Eckhardt, OIB 27123734946, Ulica Miljenka Zorića 1, 23273 Lukoran</item>
    </izvorni_sadrzaj>
    <derivirana_varijabla naziv="DomainObject.Predmet.OstaliListFormatedWithAdressOIB_1">
      <item>Natalija Eckhardt, OIB 66071774633, Marinka Lovrića 1, 23273 Lukoran</item>
      <item>Roman Eckhardt, OIB 27123734946, Ulica Miljenka Zorića 1, 23273 Lukoran</item>
    </derivirana_varijabla>
  </DomainObject.Predmet.OstaliListFormatedWithAdressOIB>
  <DomainObject.Predmet.OstaliListNazivFormated>
    <izvorni_sadrzaj>
      <item>Natalija Eckhardt</item>
      <item>Roman Eckhardt</item>
    </izvorni_sadrzaj>
    <derivirana_varijabla naziv="DomainObject.Predmet.OstaliListNazivFormated_1">
      <item>Natalija Eckhardt</item>
      <item>Roman Eckhardt</item>
    </derivirana_varijabla>
  </DomainObject.Predmet.OstaliListNazivFormated>
  <DomainObject.Predmet.OstaliListNazivFormatedOIB>
    <izvorni_sadrzaj>
      <item>Natalija Eckhardt, OIB 66071774633</item>
      <item>Roman Eckhardt, OIB 27123734946</item>
    </izvorni_sadrzaj>
    <derivirana_varijabla naziv="DomainObject.Predmet.OstaliListNazivFormatedOIB_1">
      <item>Natalija Eckhardt, OIB 66071774633</item>
      <item>Roman Eckhardt, OIB 27123734946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ISLAND COMMUNICATIONS d.o.o. za savjetovanje i usluge</izvorni_sadrzaj>
    <derivirana_varijabla naziv="DomainObject.Predmet.ProtustrankaIDrugi_1">ISLAND COMMUNICATIONS 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ISLAND COMMUNICATIONS d.o.o. za savjetovanje i usluge, OIB 74806896016, Marinka Zorića 1, 23273 Lukoran</izvorni_sadrzaj>
    <derivirana_varijabla naziv="DomainObject.Predmet.ProtustrankaIDrugiAdressOIB_1">ISLAND COMMUNICATIONS d.o.o. za savjetovanje i usluge, OIB 74806896016, Marinka Zorića 1,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ISLAND COMMUNICATIONS d.o.o. za savjetovanje i usluge</item>
      <item>Natalija Eckhardt</item>
      <item>Roman Eckhardt</item>
    </izvorni_sadrzaj>
    <derivirana_varijabla naziv="DomainObject.Predmet.SudioniciListNaziv_1">
      <item>FINA</item>
      <item>ISLAND COMMUNICATIONS d.o.o. za savjetovanje i usluge</item>
      <item>Natalija Eckhardt</item>
      <item>Roman Eckhardt</item>
    </derivirana_varijabla>
  </DomainObject.Predmet.SudioniciListNaziv>
  <DomainObject.Predmet.SudioniciListAdressOIB>
    <izvorni_sadrzaj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izvorni_sadrzaj>
    <derivirana_varijabla naziv="DomainObject.Predmet.SudioniciListAdressOIB_1"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74806896016</item>
      <item>, OIB 66071774633</item>
      <item>, OIB 27123734946</item>
    </izvorni_sadrzaj>
    <derivirana_varijabla naziv="DomainObject.Predmet.SudioniciListNazivOIB_1">
      <item>, OIB 85821130368</item>
      <item>, OIB 74806896016</item>
      <item>, OIB 66071774633</item>
      <item>, OIB 27123734946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AD1C3-8B26-4338-BF05-0C74A38E5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1330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2018-03-14T13:11:00Z</dcterms:created>
  <dc:creator>Administrator</dc:creator>
  <cp:lastModifiedBy>Anita Ivandić</cp:lastModifiedBy>
  <cp:lastPrinted>2018-03-14T13:13:00Z</cp:lastPrinted>
  <dcterms:modified xmlns:xsi="http://www.w3.org/2001/XMLSchema-instance" xsi:type="dcterms:W3CDTF">2018-03-15T12:55:00Z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(St-539-17  ponovo zakazivanje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