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44ea" w14:paraId="e0644ea" w:rsidRDefault="00C24084" w:rsidP="00A27295" w:rsidR="004B741D">
      <w:pPr>
        <w:jc w:val="right"/>
        <w15:collapsed w:val="false"/>
      </w:pPr>
      <w:r>
        <w:t xml:space="preserve">6 </w:t>
      </w:r>
      <w:r w:rsidR="00DD2365">
        <w:t>Broj: St-</w:t>
      </w:r>
      <w:r w:rsidR="00DC051C">
        <w:t>120</w:t>
      </w:r>
      <w:r w:rsidR="00F27F6F">
        <w:t>/18-</w:t>
      </w:r>
      <w:r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C24084">
        <w:t>FINA RC Osijek</w:t>
      </w:r>
      <w:r w:rsidR="00FB6D1F">
        <w:t xml:space="preserve"> za otvaranje stečajnog postupka nad dužnikom</w:t>
      </w:r>
      <w:r w:rsidR="00104779">
        <w:t xml:space="preserve"> </w:t>
      </w:r>
      <w:r w:rsidR="00DC051C">
        <w:rPr>
          <w:b/>
        </w:rPr>
        <w:t>PITUR j.d.o.o. Đakovo, Savska 15, OIB: 62779354234, MBS: 030177246</w:t>
      </w:r>
      <w:r w:rsidR="0072710A">
        <w:t xml:space="preserve">, </w:t>
      </w:r>
      <w:r w:rsidR="003B4C28">
        <w:t xml:space="preserve">dana </w:t>
      </w:r>
      <w:r w:rsidR="00833ACB">
        <w:t>15</w:t>
      </w:r>
      <w:r w:rsidR="00E16539">
        <w:t>. veljače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DC051C">
        <w:t xml:space="preserve">Đuro Pešut, Đakovo, Savska 15, OIB: 09233109862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DC051C">
        <w:rPr>
          <w:b/>
        </w:rPr>
        <w:t>120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DC051C">
        <w:rPr>
          <w:b/>
        </w:rPr>
        <w:t>PITUR j.d.o.o. Đakovo, Savska 15, OIB: 62779354234, MBS: 030177246</w:t>
      </w:r>
      <w:r w:rsidR="00DC051C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  <w:r w:rsidR="00DC051C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DC051C">
        <w:t xml:space="preserve">Đuro Pešut, Đakovo, Savska 15, OIB: 09233109862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DC051C">
        <w:t>Đuro Pešut, Đakovo, Savska 15, OIB: 09233109862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DC051C">
        <w:t xml:space="preserve">Đuro Pešut, Đakovo, Savska 15, OIB: 09233109862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C24084" w:rsidP="00A55821" w:rsidR="00C24084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C24084" w:rsidP="00C24084" w:rsidR="00833ACB">
      <w:pPr>
        <w:ind w:firstLine="720"/>
        <w:jc w:val="right"/>
      </w:pPr>
      <w:r w:rsidRPr="00C24084">
        <w:lastRenderedPageBreak/>
        <w:t>6 Broj: St-</w:t>
      </w:r>
      <w:r w:rsidR="00DC051C">
        <w:t>120</w:t>
      </w:r>
      <w:r w:rsidRPr="00C24084">
        <w:t>/18-3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DC051C">
        <w:t>Đuro Pešut, Đakovo, Savska 15, OIB: 09233109862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33ACB">
        <w:t>15</w:t>
      </w:r>
      <w:r w:rsidR="00E16539">
        <w:t>. veljače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FE42FC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DC051C">
        <w:t>Đuro Pešut, Đakovo, Savska 15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C24084">
        <w:t>28</w:t>
      </w:r>
      <w:r>
        <w:t>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C0D" w:rsidR="006B7C0D">
      <w:r>
        <w:separator/>
      </w:r>
    </w:p>
  </w:endnote>
  <w:endnote w:id="0" w:type="continuationSeparator">
    <w:p w:rsidRDefault="006B7C0D" w:rsidR="006B7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C0D" w:rsidR="006B7C0D">
      <w:r>
        <w:separator/>
      </w:r>
    </w:p>
  </w:footnote>
  <w:footnote w:id="0" w:type="continuationSeparator">
    <w:p w:rsidRDefault="006B7C0D" w:rsidR="006B7C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F09A6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04779"/>
    <w:rsid w:val="0016016C"/>
    <w:rsid w:val="00163019"/>
    <w:rsid w:val="001635ED"/>
    <w:rsid w:val="0016527F"/>
    <w:rsid w:val="001742E1"/>
    <w:rsid w:val="001858BC"/>
    <w:rsid w:val="0019752C"/>
    <w:rsid w:val="001A0170"/>
    <w:rsid w:val="001A6201"/>
    <w:rsid w:val="001E4E15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E7508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D60DC"/>
    <w:rsid w:val="005E5D90"/>
    <w:rsid w:val="00607E75"/>
    <w:rsid w:val="006139EC"/>
    <w:rsid w:val="006235FB"/>
    <w:rsid w:val="00681DF3"/>
    <w:rsid w:val="006826C2"/>
    <w:rsid w:val="006837ED"/>
    <w:rsid w:val="006A2408"/>
    <w:rsid w:val="006A56C2"/>
    <w:rsid w:val="006B7C0D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677D2"/>
    <w:rsid w:val="009807E2"/>
    <w:rsid w:val="00994095"/>
    <w:rsid w:val="009A1E35"/>
    <w:rsid w:val="009B61F0"/>
    <w:rsid w:val="009C13EB"/>
    <w:rsid w:val="009F09A6"/>
    <w:rsid w:val="00A025E8"/>
    <w:rsid w:val="00A07AC6"/>
    <w:rsid w:val="00A14779"/>
    <w:rsid w:val="00A27295"/>
    <w:rsid w:val="00A402F9"/>
    <w:rsid w:val="00A45AC5"/>
    <w:rsid w:val="00A55821"/>
    <w:rsid w:val="00A55AE4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4084"/>
    <w:rsid w:val="00C26291"/>
    <w:rsid w:val="00C3548B"/>
    <w:rsid w:val="00C9197B"/>
    <w:rsid w:val="00CA5EA9"/>
    <w:rsid w:val="00CB0F92"/>
    <w:rsid w:val="00CC0A3F"/>
    <w:rsid w:val="00CC5360"/>
    <w:rsid w:val="00CC7F3D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051C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6D1F"/>
    <w:rsid w:val="00FE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09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09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9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9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9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09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09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9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9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9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St-120/2018</izvorni_sadrzaj>
    <derivirana_varijabla naziv="DomainObject.Predmet.OznakaBroj_1">St-120/2018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PITUR j.d.o.o. za završne radove u građevinarstvu</izvorni_sadrzaj>
    <derivirana_varijabla naziv="DomainObject.Predmet.ProtustrankaFormated_1">  PITUR j.d.o.o. za završne radove u građevinarstvu</derivirana_varijabla>
  </DomainObject.Predmet.ProtustrankaFormated>
  <DomainObject.Predmet.ProtustrankaFormatedOIB>
    <izvorni_sadrzaj>  PITUR j.d.o.o. za završne radove u građevinarstvu, OIB 62779354234</izvorni_sadrzaj>
    <derivirana_varijabla naziv="DomainObject.Predmet.ProtustrankaFormatedOIB_1">  PITUR j.d.o.o. za završne radove u građevinarstvu, OIB 62779354234</derivirana_varijabla>
  </DomainObject.Predmet.ProtustrankaFormatedOIB>
  <DomainObject.Predmet.ProtustrankaFormatedWithAdress>
    <izvorni_sadrzaj> PITUR j.d.o.o. za završne radove u građevinarstvu, Savska 15, 31400 Đakovo</izvorni_sadrzaj>
    <derivirana_varijabla naziv="DomainObject.Predmet.ProtustrankaFormatedWithAdress_1"> PITUR j.d.o.o. za završne radove u građevinarstvu, Savska 15, 31400 Đakovo</derivirana_varijabla>
  </DomainObject.Predmet.ProtustrankaFormatedWithAdress>
  <DomainObject.Predmet.ProtustrankaFormatedWithAdressOIB>
    <izvorni_sadrzaj> PITUR j.d.o.o. za završne radove u građevinarstvu, OIB 62779354234, Savska 15, 31400 Đakovo</izvorni_sadrzaj>
    <derivirana_varijabla naziv="DomainObject.Predmet.ProtustrankaFormatedWithAdressOIB_1"> PITUR j.d.o.o. za završne radove u građevinarstvu, OIB 62779354234, Savska 15, 31400 Đakovo</derivirana_varijabla>
  </DomainObject.Predmet.ProtustrankaFormatedWithAdressOIB>
  <DomainObject.Predmet.ProtustrankaWithAdress>
    <izvorni_sadrzaj>PITUR j.d.o.o. za završne radove u građevinarstvu Savska 15, 31400 Đakovo</izvorni_sadrzaj>
    <derivirana_varijabla naziv="DomainObject.Predmet.ProtustrankaWithAdress_1">PITUR j.d.o.o. za završne radove u građevinarstvu Savska 15, 31400 Đakovo</derivirana_varijabla>
  </DomainObject.Predmet.ProtustrankaWithAdress>
  <DomainObject.Predmet.ProtustrankaWithAdressOIB>
    <izvorni_sadrzaj>PITUR j.d.o.o. za završne radove u građevinarstvu, OIB 62779354234, Savska 15, 31400 Đakovo</izvorni_sadrzaj>
    <derivirana_varijabla naziv="DomainObject.Predmet.ProtustrankaWithAdressOIB_1">PITUR j.d.o.o. za završne radove u građevinarstvu, OIB 62779354234, Savska 15, 31400 Đakovo</derivirana_varijabla>
  </DomainObject.Predmet.ProtustrankaWithAdressOIB>
  <DomainObject.Predmet.ProtustrankaNazivFormated>
    <izvorni_sadrzaj>PITUR j.d.o.o. za završne radove u građevinarstvu</izvorni_sadrzaj>
    <derivirana_varijabla naziv="DomainObject.Predmet.ProtustrankaNazivFormated_1">PITUR j.d.o.o. za završne radove u građevinarstvu</derivirana_varijabla>
  </DomainObject.Predmet.ProtustrankaNazivFormated>
  <DomainObject.Predmet.ProtustrankaNazivFormatedOIB>
    <izvorni_sadrzaj>PITUR j.d.o.o. za završne radove u građevinarstvu, OIB 62779354234</izvorni_sadrzaj>
    <derivirana_varijabla naziv="DomainObject.Predmet.ProtustrankaNazivFormatedOIB_1">PITUR j.d.o.o. za završne radove u građevinarstvu, OIB 62779354234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PITUR j.d.o.o. za završne radove u građevinarstvu</item>
    </izvorni_sadrzaj>
    <derivirana_varijabla naziv="DomainObject.Predmet.ProtuStrankaListFormated_1">
      <item>PITUR j.d.o.o. za završne radove u građevinarstvu</item>
    </derivirana_varijabla>
  </DomainObject.Predmet.ProtuStrankaListFormated>
  <DomainObject.Predmet.ProtuStrankaListFormatedOIB>
    <izvorni_sadrzaj>
      <item>PITUR j.d.o.o. za završne radove u građevinarstvu, OIB 62779354234</item>
    </izvorni_sadrzaj>
    <derivirana_varijabla naziv="DomainObject.Predmet.ProtuStrankaListFormatedOIB_1">
      <item>PITUR j.d.o.o. za završne radove u građevinarstvu, OIB 62779354234</item>
    </derivirana_varijabla>
  </DomainObject.Predmet.ProtuStrankaListFormatedOIB>
  <DomainObject.Predmet.ProtuStrankaListFormatedWithAdress>
    <izvorni_sadrzaj>
      <item>PITUR j.d.o.o. za završne radove u građevinarstvu, Savska 15, 31400 Đakovo</item>
    </izvorni_sadrzaj>
    <derivirana_varijabla naziv="DomainObject.Predmet.ProtuStrankaListFormatedWithAdress_1">
      <item>PITUR j.d.o.o. za završne radove u građevinarstvu, Savska 15, 31400 Đakovo</item>
    </derivirana_varijabla>
  </DomainObject.Predmet.ProtuStrankaListFormatedWithAdress>
  <DomainObject.Predmet.ProtuStrankaListFormatedWithAdressOIB>
    <izvorni_sadrzaj>
      <item>PITUR j.d.o.o. za završne radove u građevinarstvu, OIB 62779354234, Savska 15, 31400 Đakovo</item>
    </izvorni_sadrzaj>
    <derivirana_varijabla naziv="DomainObject.Predmet.ProtuStrankaListFormatedWithAdressOIB_1">
      <item>PITUR j.d.o.o. za završne radove u građevinarstvu, OIB 62779354234, Savska 15, 31400 Đakovo</item>
    </derivirana_varijabla>
  </DomainObject.Predmet.ProtuStrankaListFormatedWithAdressOIB>
  <DomainObject.Predmet.ProtuStrankaListNazivFormated>
    <izvorni_sadrzaj>
      <item>PITUR j.d.o.o. za završne radove u građevinarstvu</item>
    </izvorni_sadrzaj>
    <derivirana_varijabla naziv="DomainObject.Predmet.ProtuStrankaListNazivFormated_1">
      <item>PITUR j.d.o.o. za završne radove u građevinarstvu</item>
    </derivirana_varijabla>
  </DomainObject.Predmet.ProtuStrankaListNazivFormated>
  <DomainObject.Predmet.ProtuStrankaListNazivFormatedOIB>
    <izvorni_sadrzaj>
      <item>PITUR j.d.o.o. za završne radove u građevinarstvu, OIB 62779354234</item>
    </izvorni_sadrzaj>
    <derivirana_varijabla naziv="DomainObject.Predmet.ProtuStrankaListNazivFormatedOIB_1">
      <item>PITUR j.d.o.o. za završne radove u građevinarstvu, OIB 62779354234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PITUR j.d.o.o. za završne radove u građevinarstvu</izvorni_sadrzaj>
    <derivirana_varijabla naziv="DomainObject.Predmet.ProtustrankaIDrugi_1">PITUR j.d.o.o. za završne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PITUR j.d.o.o. za završne radove u građevinarstvu, OIB 62779354234, Savska 15, 31400 Đakovo</izvorni_sadrzaj>
    <derivirana_varijabla naziv="DomainObject.Predmet.ProtustrankaIDrugiAdressOIB_1">PITUR j.d.o.o. za završne radove u građevinarstvu, OIB 62779354234, Savska 15,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PITUR j.d.o.o. za završne radove u građevinarstvu</item>
    </izvorni_sadrzaj>
    <derivirana_varijabla naziv="DomainObject.Predmet.SudioniciListNaziv_1">
      <item>FINA RC OSIJEK</item>
      <item>PITUR j.d.o.o. za završne radove u građevinarstvu</item>
    </derivirana_varijabla>
  </DomainObject.Predmet.SudioniciListNaziv>
  <DomainObject.Predmet.SudioniciListAdressOIB>
    <izvorni_sadrzaj>
      <item>FINA RC OSIJEK, OIB 85821130368</item>
      <item>PITUR j.d.o.o. za završne radove u građevinarstvu, OIB 62779354234, Savska 15,31400 Đakovo</item>
    </izvorni_sadrzaj>
    <derivirana_varijabla naziv="DomainObject.Predmet.SudioniciListAdressOIB_1">
      <item>FINA RC OSIJEK, OIB 85821130368</item>
      <item>PITUR j.d.o.o. za završne radove u građevinarstvu, OIB 62779354234, Savska 15,31400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62779354234</item>
    </izvorni_sadrzaj>
    <derivirana_varijabla naziv="DomainObject.Predmet.SudioniciListNazivOIB_1">
      <item>, OIB 85821130368</item>
      <item>, OIB 62779354234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E3624A-CA5C-42A7-8312-3ED5E6092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475</properties:Words>
  <properties:Characters>2323</properties:Characters>
  <properties:Lines>122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2018-02-15T07:27:00Z</dcterms:created>
  <dc:creator>hermanj</dc:creator>
  <cp:lastModifiedBy>Danijela Sekulić</cp:lastModifiedBy>
  <cp:lastPrinted>2018-02-15T13:18:00Z</cp:lastPrinted>
  <dcterms:modified xmlns:xsi="http://www.w3.org/2001/XMLSchema-instance" xsi:type="dcterms:W3CDTF">2018-02-15T13:20:00Z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