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e4f9" w14:paraId="5d1e4f9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3A659C">
      <w:pPr>
        <w:ind w:hanging="720" w:left="360"/>
      </w:pPr>
      <w:r w:rsidRPr="003A659C">
        <w:t xml:space="preserve">     </w:t>
      </w:r>
      <w:r w:rsidR="003A659C" w:rsidRPr="003A659C">
        <w:t xml:space="preserve"> </w:t>
      </w:r>
      <w:r w:rsidRPr="003A659C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0533DF">
        <w:t xml:space="preserve">FINANCIJSKA AGENCIJA OIB: 85821130368, Regionalni centar Osijek, L. </w:t>
      </w:r>
      <w:proofErr w:type="spellStart"/>
      <w:r w:rsidR="000533DF">
        <w:t>Jägera</w:t>
      </w:r>
      <w:proofErr w:type="spellEnd"/>
      <w:r w:rsidR="000533DF">
        <w:t xml:space="preserve"> 3, Osijek</w:t>
      </w:r>
      <w:r w:rsidR="003F3A5A">
        <w:t xml:space="preserve">, </w:t>
      </w:r>
      <w:r>
        <w:t xml:space="preserve">za otvaranje stečajnog postupka nad dužnikom </w:t>
      </w:r>
      <w:r w:rsidR="000533DF">
        <w:t>PROMO ZONA j.d.o.o., Beli Manastir, Trg Slobode 29/A, MBS: 030191313, OIB: 32262701945</w:t>
      </w:r>
      <w:r w:rsidR="00A16C5A">
        <w:rPr>
          <w:color w:val="000000"/>
        </w:rPr>
        <w:t xml:space="preserve">, dana </w:t>
      </w:r>
      <w:r w:rsidR="000533DF">
        <w:rPr>
          <w:color w:val="000000"/>
        </w:rPr>
        <w:t>9. studenog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345BB6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45BB6">
        <w:t>PROMO ZONA j.d.o.o., Beli Manastir, Trg Slobode 29/A, MBS: 030191313, OIB: 32262701945</w:t>
      </w:r>
      <w:r w:rsidR="00A34ADA">
        <w:t xml:space="preserve">, </w:t>
      </w:r>
      <w:r>
        <w:t>za dan</w:t>
      </w:r>
    </w:p>
    <w:p w:rsidRDefault="00345BB6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11.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E94AD5">
        <w:rPr>
          <w:b/>
          <w:u w:val="single"/>
        </w:rPr>
        <w:t>9,30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 w:rsidRPr="009775D2">
      <w:r w:rsidRPr="009775D2">
        <w:t>Na ročište se pozivaju:</w:t>
      </w:r>
    </w:p>
    <w:p w:rsidRDefault="009775D2" w:rsidP="009775D2" w:rsidR="009775D2">
      <w:pPr>
        <w:jc w:val="both"/>
      </w:pPr>
      <w:r>
        <w:t>-FINA</w:t>
      </w:r>
    </w:p>
    <w:p w:rsidRDefault="009775D2" w:rsidP="009775D2" w:rsidR="009775D2">
      <w:pPr>
        <w:jc w:val="both"/>
      </w:pPr>
      <w:r>
        <w:t xml:space="preserve">-ŽDO GUO Osijek </w:t>
      </w:r>
    </w:p>
    <w:p w:rsidRDefault="009775D2" w:rsidP="00A170A4" w:rsidR="00A170A4">
      <w:pPr>
        <w:jc w:val="both"/>
      </w:pPr>
      <w:r>
        <w:t>-</w:t>
      </w:r>
      <w:r w:rsidR="007105FF">
        <w:t xml:space="preserve">zakonski zastupnik </w:t>
      </w:r>
      <w:r>
        <w:t xml:space="preserve">dužnika </w:t>
      </w:r>
      <w:r w:rsidR="002F7F8A" w:rsidRPr="002F7F8A">
        <w:t xml:space="preserve">Dejan </w:t>
      </w:r>
      <w:proofErr w:type="spellStart"/>
      <w:r w:rsidR="002F7F8A" w:rsidRPr="002F7F8A">
        <w:t>Gregoran</w:t>
      </w:r>
      <w:proofErr w:type="spellEnd"/>
      <w:r w:rsidR="002F7F8A" w:rsidRPr="002F7F8A">
        <w:t>, OIB: 42337785532</w:t>
      </w:r>
      <w:r>
        <w:t xml:space="preserve">, </w:t>
      </w:r>
      <w:r w:rsidR="002F7F8A" w:rsidRPr="002F7F8A">
        <w:t>Beli Manastir, Trg Slobode 29/A</w:t>
      </w: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2F7F8A">
        <w:t>9. 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9775D2" w:rsidP="009775D2" w:rsidR="009775D2" w:rsidRPr="009775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775D2">
        <w:rPr>
          <w:color w:val="000000"/>
        </w:rPr>
        <w:t>FINA</w:t>
      </w:r>
    </w:p>
    <w:p w:rsidRDefault="009775D2" w:rsidP="009775D2" w:rsidR="009775D2" w:rsidRPr="009775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775D2">
        <w:rPr>
          <w:color w:val="000000"/>
        </w:rPr>
        <w:t xml:space="preserve">ŽDO GUO Osijek </w:t>
      </w:r>
    </w:p>
    <w:p w:rsidRDefault="009775D2" w:rsidP="00102043" w:rsidR="0010204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9775D2">
        <w:rPr>
          <w:color w:val="000000"/>
        </w:rPr>
        <w:t>eOgl</w:t>
      </w:r>
      <w:proofErr w:type="spellEnd"/>
      <w:r w:rsidRPr="009775D2">
        <w:rPr>
          <w:color w:val="000000"/>
        </w:rPr>
        <w:t xml:space="preserve">. ploča </w:t>
      </w:r>
      <w:r w:rsidR="00F3002F">
        <w:rPr>
          <w:color w:val="000000"/>
        </w:rPr>
        <w:t xml:space="preserve">uz prijedlog </w:t>
      </w:r>
    </w:p>
    <w:p w:rsidRDefault="00F3002F" w:rsidP="00FD5BE9" w:rsidR="00F3002F">
      <w:pPr>
        <w:pStyle w:val="Odlomakpopisa"/>
        <w:numPr>
          <w:ilvl w:val="0"/>
          <w:numId w:val="10"/>
        </w:numPr>
        <w:jc w:val="both"/>
      </w:pPr>
      <w:r w:rsidRPr="00FD5BE9">
        <w:rPr>
          <w:color w:val="000000"/>
        </w:rPr>
        <w:t>zakonski zastupnik</w:t>
      </w:r>
      <w:r w:rsidR="009775D2" w:rsidRPr="00FD5BE9">
        <w:rPr>
          <w:color w:val="000000"/>
        </w:rPr>
        <w:t xml:space="preserve"> dužnika </w:t>
      </w:r>
      <w:r w:rsidR="00FD5BE9">
        <w:t xml:space="preserve">Dejan </w:t>
      </w:r>
      <w:proofErr w:type="spellStart"/>
      <w:r w:rsidR="00FD5BE9">
        <w:t>Gregoran</w:t>
      </w:r>
      <w:proofErr w:type="spellEnd"/>
      <w:r w:rsidR="00FD5BE9">
        <w:t>, Beli Manastir, Trg Slobode 29/A</w:t>
      </w:r>
    </w:p>
    <w:p w:rsidRDefault="009775D2" w:rsidP="00F3002F" w:rsidR="0033460E" w:rsidRPr="00F3002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3002F">
        <w:rPr>
          <w:color w:val="000000"/>
        </w:rPr>
        <w:t xml:space="preserve">R </w:t>
      </w:r>
      <w:r w:rsidR="00FD5BE9">
        <w:rPr>
          <w:color w:val="000000"/>
        </w:rPr>
        <w:t>11.12</w:t>
      </w:r>
      <w:r w:rsidRPr="00F3002F">
        <w:rPr>
          <w:color w:val="000000"/>
        </w:rPr>
        <w:t>.</w:t>
      </w:r>
      <w:r w:rsidR="00102043" w:rsidRPr="00F3002F">
        <w:rPr>
          <w:color w:val="000000"/>
        </w:rPr>
        <w:t>20</w:t>
      </w:r>
      <w:r w:rsidRPr="00F3002F">
        <w:rPr>
          <w:color w:val="000000"/>
        </w:rPr>
        <w:t xml:space="preserve">18. u </w:t>
      </w:r>
      <w:r w:rsidR="00F3002F">
        <w:rPr>
          <w:color w:val="000000"/>
        </w:rPr>
        <w:t>9,30</w:t>
      </w:r>
    </w:p>
    <w:sectPr w:rsidR="0033460E" w:rsidRPr="00F3002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594" w:rsidR="00793594">
      <w:r>
        <w:separator/>
      </w:r>
    </w:p>
  </w:endnote>
  <w:endnote w:id="0" w:type="continuationSeparator">
    <w:p w:rsidRDefault="00793594" w:rsidR="00793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594" w:rsidR="00793594">
      <w:r>
        <w:separator/>
      </w:r>
    </w:p>
  </w:footnote>
  <w:footnote w:id="0" w:type="continuationSeparator">
    <w:p w:rsidRDefault="00793594" w:rsidR="007935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0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AD0" w:rsidP="000533DF" w:rsidR="000533DF">
    <w:pPr>
      <w:pStyle w:val="Zaglavlje"/>
      <w:jc w:val="right"/>
    </w:pPr>
    <w:r>
      <w:tab/>
    </w:r>
    <w:r>
      <w:tab/>
    </w:r>
    <w:r w:rsidR="000533DF">
      <w:t>7 St-1084/18-8</w:t>
    </w: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533DF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2043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2F7F8A"/>
    <w:rsid w:val="0030662E"/>
    <w:rsid w:val="003123F3"/>
    <w:rsid w:val="00316507"/>
    <w:rsid w:val="00317870"/>
    <w:rsid w:val="0033460E"/>
    <w:rsid w:val="00345BB6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A659C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42AD0"/>
    <w:rsid w:val="00450AE7"/>
    <w:rsid w:val="004512E3"/>
    <w:rsid w:val="00453E1C"/>
    <w:rsid w:val="00465716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7F04"/>
    <w:rsid w:val="00543045"/>
    <w:rsid w:val="005504D6"/>
    <w:rsid w:val="00563213"/>
    <w:rsid w:val="00565544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62E7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5FF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94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07E"/>
    <w:rsid w:val="009225E3"/>
    <w:rsid w:val="0092297E"/>
    <w:rsid w:val="00923E3F"/>
    <w:rsid w:val="009305E7"/>
    <w:rsid w:val="0094162B"/>
    <w:rsid w:val="00941920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775D2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210B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4A7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48E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57E52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CF77A6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14BC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4AD5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02F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D5BE9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4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3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4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3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53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43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989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91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St-1084/2018</izvorni_sadrzaj>
    <derivirana_varijabla naziv="DomainObject.Predmet.OznakaBroj_1">St-1084/2018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ZONA jednostavno društvo s ograničenom odgovornošću za reklamu i marketing</izvorni_sadrzaj>
    <derivirana_varijabla naziv="DomainObject.Predmet.ProtustrankaFormated_1">  PROMO ZONA jednostavno društvo s ograničenom odgovornošću za reklamu i marketing</derivirana_varijabla>
  </DomainObject.Predmet.ProtustrankaFormated>
  <DomainObject.Predmet.ProtustrankaFormatedOIB>
    <izvorni_sadrzaj>  PROMO ZONA jednostavno društvo s ograničenom odgovornošću za reklamu i marketing, OIB 32262701945</izvorni_sadrzaj>
    <derivirana_varijabla naziv="DomainObject.Predmet.ProtustrankaFormatedOIB_1">  PROMO ZONA jednostavno društvo s ograničenom odgovornošću za reklamu i marketing, OIB 32262701945</derivirana_varijabla>
  </DomainObject.Predmet.ProtustrankaFormatedOIB>
  <DomainObject.Predmet.ProtustrankaFormatedWithAdress>
    <izvorni_sadrzaj> PROMO ZONA jednostavno društvo s ograničenom odgovornošću za reklamu i marketing, Trg Slobode 29/A, 31300 Beli Manastir</izvorni_sadrzaj>
    <derivirana_varijabla naziv="DomainObject.Predmet.ProtustrankaFormatedWithAdress_1"> PROMO ZONA jednostavno društvo s ograničenom odgovornošću za reklamu i marketing, Trg Slobode 29/A, 31300 Beli Manastir</derivirana_varijabla>
  </DomainObject.Predmet.ProtustrankaFormatedWithAdress>
  <DomainObject.Predmet.ProtustrankaFormatedWithAdressOIB>
    <izvorni_sadrzaj> PROMO ZONA jednostavno društvo s ograničenom odgovornošću za reklamu i marketing, OIB 32262701945, Trg Slobode 29/A, 31300 Beli Manastir</izvorni_sadrzaj>
    <derivirana_varijabla naziv="DomainObject.Predmet.ProtustrankaFormatedWithAdressOIB_1"> PROMO ZONA jednostavno društvo s ograničenom odgovornošću za reklamu i marketing, OIB 32262701945, Trg Slobode 29/A, 31300 Beli Manastir</derivirana_varijabla>
  </DomainObject.Predmet.ProtustrankaFormatedWithAdressOIB>
  <DomainObject.Predmet.ProtustrankaWithAdress>
    <izvorni_sadrzaj>PROMO ZONA jednostavno društvo s ograničenom odgovornošću za reklamu i marketing Trg Slobode 29/A, 31300 Beli Manastir</izvorni_sadrzaj>
    <derivirana_varijabla naziv="DomainObject.Predmet.ProtustrankaWithAdress_1">PROMO ZONA jednostavno društvo s ograničenom odgovornošću za reklamu i marketing Trg Slobode 29/A, 31300 Beli Manastir</derivirana_varijabla>
  </DomainObject.Predmet.ProtustrankaWithAdress>
  <DomainObject.Predmet.ProtustrankaWithAdressOIB>
    <izvorni_sadrzaj>PROMO ZONA jednostavno društvo s ograničenom odgovornošću za reklamu i marketing, OIB 32262701945, Trg Slobode 29/A, 31300 Beli Manastir</izvorni_sadrzaj>
    <derivirana_varijabla naziv="DomainObject.Predmet.ProtustrankaWithAdressOIB_1">PROMO ZONA jednostavno društvo s ograničenom odgovornošću za reklamu i marketing, OIB 32262701945, Trg Slobode 29/A, 31300 Beli Manastir</derivirana_varijabla>
  </DomainObject.Predmet.ProtustrankaWithAdressOIB>
  <DomainObject.Predmet.ProtustrankaNazivFormated>
    <izvorni_sadrzaj>PROMO ZONA jednostavno društvo s ograničenom odgovornošću za reklamu i marketing</izvorni_sadrzaj>
    <derivirana_varijabla naziv="DomainObject.Predmet.ProtustrankaNazivFormated_1">PROMO ZONA jednostavno društvo s ograničenom odgovornošću za reklamu i marketing</derivirana_varijabla>
  </DomainObject.Predmet.ProtustrankaNazivFormated>
  <DomainObject.Predmet.ProtustrankaNazivFormatedOIB>
    <izvorni_sadrzaj>PROMO ZONA jednostavno društvo s ograničenom odgovornošću za reklamu i marketing, OIB 32262701945</izvorni_sadrzaj>
    <derivirana_varijabla naziv="DomainObject.Predmet.ProtustrankaNazivFormatedOIB_1">PROMO ZONA jednostavno društvo s ograničenom odgovornošću za reklamu i marketing, OIB 32262701945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PROMO ZONA jednostavno društvo s ograničenom odgovornošću za reklamu i marketing</item>
    </izvorni_sadrzaj>
    <derivirana_varijabla naziv="DomainObject.Predmet.ProtuStrankaListFormated_1">
      <item>PROMO ZONA jednostavno društvo s ograničenom odgovornošću za reklamu i marketing</item>
    </derivirana_varijabla>
  </DomainObject.Predmet.ProtuStrankaListFormated>
  <DomainObject.Predmet.ProtuStrankaListFormatedOIB>
    <izvorni_sadrzaj>
      <item>PROMO ZONA jednostavno društvo s ograničenom odgovornošću za reklamu i marketing, OIB 32262701945</item>
    </izvorni_sadrzaj>
    <derivirana_varijabla naziv="DomainObject.Predmet.ProtuStrankaListFormatedOIB_1">
      <item>PROMO ZONA jednostavno društvo s ograničenom odgovornošću za reklamu i marketing, OIB 32262701945</item>
    </derivirana_varijabla>
  </DomainObject.Predmet.ProtuStrankaListFormatedOIB>
  <DomainObject.Predmet.ProtuStrankaListFormatedWithAdress>
    <izvorni_sadrzaj>
      <item>PROMO ZONA jednostavno društvo s ograničenom odgovornošću za reklamu i marketing, Trg Slobode 29/A, 31300 Beli Manastir</item>
    </izvorni_sadrzaj>
    <derivirana_varijabla naziv="DomainObject.Predmet.ProtuStrankaListFormatedWithAdress_1">
      <item>PROMO ZONA jednostavno društvo s ograničenom odgovornošću za reklamu i marketing, Trg Slobode 29/A, 31300 Beli Manastir</item>
    </derivirana_varijabla>
  </DomainObject.Predmet.ProtuStrankaListFormatedWithAdress>
  <DomainObject.Predmet.ProtuStrankaListFormatedWithAdressOIB>
    <izvorni_sadrzaj>
      <item>PROMO ZONA jednostavno društvo s ograničenom odgovornošću za reklamu i marketing, OIB 32262701945, Trg Slobode 29/A, 31300 Beli Manastir</item>
    </izvorni_sadrzaj>
    <derivirana_varijabla naziv="DomainObject.Predmet.ProtuStrankaListFormatedWithAdressOIB_1">
      <item>PROMO ZONA jednostavno društvo s ograničenom odgovornošću za reklamu i marketing, OIB 32262701945, Trg Slobode 29/A, 31300 Beli Manastir</item>
    </derivirana_varijabla>
  </DomainObject.Predmet.ProtuStrankaListFormatedWithAdressOIB>
  <DomainObject.Predmet.ProtuStrankaListNazivFormated>
    <izvorni_sadrzaj>
      <item>PROMO ZONA jednostavno društvo s ograničenom odgovornošću za reklamu i marketing</item>
    </izvorni_sadrzaj>
    <derivirana_varijabla naziv="DomainObject.Predmet.ProtuStrankaListNazivFormated_1">
      <item>PROMO ZONA jednostavno društvo s ograničenom odgovornošću za reklamu i marketing</item>
    </derivirana_varijabla>
  </DomainObject.Predmet.ProtuStrankaListNazivFormated>
  <DomainObject.Predmet.ProtuStrankaListNazivFormatedOIB>
    <izvorni_sadrzaj>
      <item>PROMO ZONA jednostavno društvo s ograničenom odgovornošću za reklamu i marketing, OIB 32262701945</item>
    </izvorni_sadrzaj>
    <derivirana_varijabla naziv="DomainObject.Predmet.ProtuStrankaListNazivFormatedOIB_1">
      <item>PROMO ZONA jednostavno društvo s ograničenom odgovornošću za reklamu i marketing, OIB 32262701945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PROMO ZONA jednostavno društvo s ograničenom odgovornošću za reklamu i marketing</izvorni_sadrzaj>
    <derivirana_varijabla naziv="DomainObject.Predmet.ProtustrankaIDrugi_1">PROMO ZONA jednostavno društvo s ograničenom odgovornošću za reklamu i marketing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PROMO ZONA jednostavno društvo s ograničenom odgovornošću za reklamu i marketing, OIB 32262701945, Trg Slobode 29/A, 31300 Beli Manastir</izvorni_sadrzaj>
    <derivirana_varijabla naziv="DomainObject.Predmet.ProtustrankaIDrugiAdressOIB_1">PROMO ZONA jednostavno društvo s ograničenom odgovornošću za reklamu i marketing, OIB 32262701945, Trg Slobode 29/A,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PROMO ZONA jednostavno društvo s ograničenom odgovornošću za reklamu i marketing</item>
    </izvorni_sadrzaj>
    <derivirana_varijabla naziv="DomainObject.Predmet.SudioniciListNaziv_1">
      <item>FINA RC OSIJEK</item>
      <item>PROMO ZONA jednostavno društvo s ograničenom odgovornošću za reklamu i marketing</item>
    </derivirana_varijabla>
  </DomainObject.Predmet.SudioniciListNaziv>
  <DomainObject.Predmet.SudioniciListAdressOIB>
    <izvorni_sadrzaj>
      <item>FINA RC OSIJEK, OIB 85821130368</item>
      <item>PROMO ZONA jednostavno društvo s ograničenom odgovornošću za reklamu i marketing, OIB 32262701945, Trg Slobode 29/A,31300 Beli Manastir</item>
    </izvorni_sadrzaj>
    <derivirana_varijabla naziv="DomainObject.Predmet.SudioniciListAdressOIB_1">
      <item>FINA RC OSIJEK, OIB 85821130368</item>
      <item>PROMO ZONA jednostavno društvo s ograničenom odgovornošću za reklamu i marketing, OIB 32262701945, Trg Slobode 29/A,31300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32262701945</item>
    </izvorni_sadrzaj>
    <derivirana_varijabla naziv="DomainObject.Predmet.SudioniciListNazivOIB_1">
      <item>, OIB 85821130368</item>
      <item>, OIB 32262701945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St-1084/2018-6</izvorni_sadrzaj>
    <derivirana_varijabla naziv="DomainObject.PredzadnjaOdlukaIzPredmeta.Oznaka_1">St-1084/2018-6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190</properties:Words>
  <properties:Characters>1024</properties:Characters>
  <properties:Lines>44</properties:Lines>
  <properties:Paragraphs>23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2018-10-17T10:29:00Z</cp:lastPrinted>
  <dcterms:modified xmlns:xsi="http://www.w3.org/2001/XMLSchema-instance" xsi:type="dcterms:W3CDTF">2018-11-12T08:40:00Z</dcterms:modified>
  <cp:revision>195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POZIV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