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c949" w14:paraId="e7bc949" w:rsidRDefault="00AE649C" w:rsidP="00FA5B5E" w:rsidR="00AE649C" w:rsidRPr="00B76F3C">
      <w:pPr>
        <w:pStyle w:val="Naslov3"/>
        <w15:collapsed w:val="false"/>
      </w:pPr>
    </w:p>
    <w:p w:rsidRDefault="00A63FE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63FEE" w:rsidP="00A63FEE" w:rsidR="00A63FEE" w:rsidRPr="00A63FE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ind w:firstLine="708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REPUBLIKA HRVATSKA </w:t>
      </w:r>
      <w:r w:rsidRPr="00A63FEE">
        <w:rPr>
          <w:rFonts w:cs="Times New Roman" w:eastAsia="Times New Roman"/>
          <w:lang w:eastAsia="hr-HR"/>
        </w:rPr>
        <w:tab/>
      </w:r>
      <w:r w:rsidRPr="00A63FEE">
        <w:rPr>
          <w:rFonts w:cs="Times New Roman" w:eastAsia="Times New Roman"/>
          <w:lang w:eastAsia="hr-HR"/>
        </w:rPr>
        <w:tab/>
      </w:r>
      <w:r w:rsidRPr="00A63FEE">
        <w:rPr>
          <w:rFonts w:cs="Times New Roman" w:eastAsia="Times New Roman"/>
          <w:lang w:eastAsia="hr-HR"/>
        </w:rPr>
        <w:tab/>
      </w:r>
      <w:r w:rsidRPr="00A63FEE">
        <w:rPr>
          <w:rFonts w:cs="Times New Roman" w:eastAsia="Times New Roman"/>
          <w:lang w:eastAsia="hr-HR"/>
        </w:rPr>
        <w:tab/>
        <w:t xml:space="preserve">         Poslovni broj 3. St-931/16-1</w:t>
      </w:r>
    </w:p>
    <w:p w:rsidRDefault="00A63FEE" w:rsidP="00A63FEE" w:rsidR="00A63FEE" w:rsidRPr="00A63FEE">
      <w:pPr>
        <w:spacing w:after="0"/>
        <w:ind w:firstLine="708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>TRGOVAČKI SUD U ZADRU</w:t>
      </w:r>
      <w:r w:rsidRPr="00A63FEE">
        <w:rPr>
          <w:rFonts w:cs="Times New Roman" w:eastAsia="Times New Roman"/>
          <w:lang w:eastAsia="hr-HR"/>
        </w:rPr>
        <w:tab/>
      </w:r>
    </w:p>
    <w:p w:rsidRDefault="00A63FEE" w:rsidP="00A63FEE" w:rsidR="00A63FEE" w:rsidRPr="00A63FEE">
      <w:pPr>
        <w:spacing w:after="0"/>
        <w:ind w:firstLine="708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>Zadar, Dr. Franje Tuđmana 35</w:t>
      </w:r>
      <w:r w:rsidRPr="00A63FEE">
        <w:rPr>
          <w:rFonts w:cs="Times New Roman" w:eastAsia="Times New Roman"/>
          <w:lang w:eastAsia="hr-HR"/>
        </w:rPr>
        <w:tab/>
      </w:r>
      <w:r w:rsidRPr="00A63FEE">
        <w:rPr>
          <w:rFonts w:cs="Times New Roman" w:eastAsia="Times New Roman"/>
          <w:lang w:eastAsia="hr-HR"/>
        </w:rPr>
        <w:tab/>
      </w:r>
      <w:r w:rsidRPr="00A63FEE">
        <w:rPr>
          <w:rFonts w:cs="Times New Roman" w:eastAsia="Times New Roman"/>
          <w:lang w:eastAsia="hr-HR"/>
        </w:rPr>
        <w:tab/>
      </w:r>
      <w:r w:rsidRPr="00A63FEE">
        <w:rPr>
          <w:rFonts w:cs="Times New Roman" w:eastAsia="Times New Roman"/>
          <w:lang w:eastAsia="hr-HR"/>
        </w:rPr>
        <w:tab/>
      </w:r>
      <w:r w:rsidRPr="00A63FEE">
        <w:rPr>
          <w:rFonts w:cs="Times New Roman" w:eastAsia="Times New Roman"/>
          <w:lang w:eastAsia="hr-HR"/>
        </w:rPr>
        <w:tab/>
      </w:r>
    </w:p>
    <w:p w:rsidRDefault="00A63FEE" w:rsidP="00A63FEE" w:rsidR="00A63FEE" w:rsidRPr="00A63FEE">
      <w:pPr>
        <w:spacing w:after="0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jc w:val="center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R E P U B L I K A  H R V A T S KA </w:t>
      </w:r>
    </w:p>
    <w:p w:rsidRDefault="00A63FEE" w:rsidP="00A63FEE" w:rsidR="00A63FEE" w:rsidRPr="00A63FEE">
      <w:pPr>
        <w:spacing w:after="0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ab/>
        <w:t>R J E Š E N J E</w:t>
      </w:r>
      <w:r w:rsidRPr="00A63FEE">
        <w:rPr>
          <w:rFonts w:cs="Times New Roman" w:eastAsia="Times New Roman"/>
          <w:lang w:eastAsia="hr-HR"/>
        </w:rPr>
        <w:tab/>
      </w:r>
    </w:p>
    <w:p w:rsidRDefault="00A63FEE" w:rsidP="00A63FEE" w:rsidR="00A63FEE" w:rsidRPr="00A63F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ADRIA GRUPA NEKRETNINE d.o.o. sa sjedištem u Bibinjama (Općina Bibinje), Punta bb, OIB: 00936535774, zastupanom po Željku Fuzulu iz Zadra, 7. srpnja 2016.  </w:t>
      </w:r>
    </w:p>
    <w:p w:rsidRDefault="00A63FEE" w:rsidP="00A63FEE" w:rsidR="00A63FEE" w:rsidRPr="00A63FE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jc w:val="center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>r i j e š i o  j e</w:t>
      </w:r>
    </w:p>
    <w:p w:rsidRDefault="00A63FEE" w:rsidP="00A63FEE" w:rsidR="00A63FEE" w:rsidRPr="00A63F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A63FEE" w:rsidP="00A63FEE" w:rsidR="00A63FEE" w:rsidRPr="00A63F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20. rujna 2016. 09,20 sati u zgradi ovog suda, sudnica broj 34/I. </w:t>
      </w:r>
    </w:p>
    <w:p w:rsidRDefault="00A63FEE" w:rsidP="00A63FEE" w:rsidR="00A63FEE" w:rsidRPr="00A63F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A63FEE" w:rsidP="00A63FEE" w:rsidR="00A63FEE" w:rsidRPr="00A63F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jc w:val="center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>Obrazloženje</w:t>
      </w:r>
    </w:p>
    <w:p w:rsidRDefault="00A63FEE" w:rsidP="00A63FEE" w:rsidR="00A63FEE" w:rsidRPr="00A63F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jc w:val="both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A63FEE" w:rsidP="00A63FEE" w:rsidR="00A63FEE" w:rsidRPr="00A63F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Oglasom objavljenim na e-Oglasnoj ploči suda 3. veljače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A63FEE" w:rsidP="00A63FEE" w:rsidR="00A63FEE" w:rsidRPr="00A63F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Vjerovnici Republika Hrvatska, Ministarstvo financija-Porezna uprava, Područni ured Dalmacija i SBERBANK d.d. Zagreb su u propisanom roku podnijeli ovom sudu prijedlog za otvaranje stečajnog postupka nad dužnikom uz isprave kojima su dokazali postojanje svoje tražbine prema dužniku te postojanje imovine dužnika.  </w:t>
      </w:r>
    </w:p>
    <w:p w:rsidRDefault="00A63FEE" w:rsidP="00A63FEE" w:rsidR="00A63FEE" w:rsidRPr="00A63F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A63FEE">
        <w:rPr>
          <w:rFonts w:cs="Times New Roman" w:eastAsia="Times New Roman"/>
          <w:lang w:eastAsia="hr-HR"/>
        </w:rPr>
        <w:lastRenderedPageBreak/>
        <w:t>dužnikom iz čl. 431. st. 1. i 2. SZ-a, to je rješenjem ovog suda posl. br. 3 St-124/2015 od 8. lipnja 2016. obustavljen skraćeni stečajni postupak nad istim.</w:t>
      </w:r>
    </w:p>
    <w:p w:rsidRDefault="00A63FEE" w:rsidP="00A63FEE" w:rsidR="00A63FEE" w:rsidRPr="00A63F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S obzirom da je potonje rješenje postalo pravomoćno 25. lipnja 2016., to je temeljem odredbe čl. 433. SZ-a donesena odluka kao u izreci ovog rješenja. </w:t>
      </w:r>
    </w:p>
    <w:p w:rsidRDefault="00A63FEE" w:rsidP="00A63FEE" w:rsidR="00A63FEE" w:rsidRPr="00A63F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jc w:val="center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>U Zadru 7. srpnja 2016.</w:t>
      </w:r>
    </w:p>
    <w:p w:rsidRDefault="00A63FEE" w:rsidP="00A63FEE" w:rsidR="00A63FEE" w:rsidRPr="00A63FE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jc w:val="right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                                                  Sutkinja:</w:t>
      </w:r>
    </w:p>
    <w:p w:rsidRDefault="00A63FEE" w:rsidP="00A63FEE" w:rsidR="00A63FEE" w:rsidRPr="00A63FEE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>Tina Grgas</w:t>
      </w:r>
    </w:p>
    <w:p w:rsidRDefault="00A63FEE" w:rsidP="00A63FEE" w:rsidR="00A63FEE" w:rsidRPr="00A63FEE">
      <w:pPr>
        <w:spacing w:after="0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ind w:firstLine="360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UPUTA O PRAVNOM LIJEKU:  </w:t>
      </w:r>
    </w:p>
    <w:p w:rsidRDefault="00A63FEE" w:rsidP="00A63FEE" w:rsidR="00A63FEE" w:rsidRPr="00A63FEE">
      <w:pPr>
        <w:spacing w:after="0"/>
        <w:ind w:firstLine="360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>Protiv ovog rješenja nije dopuštena žalba.</w:t>
      </w:r>
    </w:p>
    <w:p w:rsidRDefault="00A63FEE" w:rsidP="00A63FEE" w:rsidR="00A63FEE" w:rsidRPr="00A63FEE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63FEE" w:rsidP="00A63FEE" w:rsidR="00A63FEE" w:rsidRPr="00A63FEE">
      <w:pPr>
        <w:spacing w:after="0"/>
        <w:ind w:firstLine="360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Dostaviti: </w:t>
      </w:r>
    </w:p>
    <w:p w:rsidRDefault="00A63FEE" w:rsidP="00A63FEE" w:rsidR="00A63FEE" w:rsidRPr="00A63F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>Dužniku putem e-Oglasne ploče suda</w:t>
      </w:r>
    </w:p>
    <w:p w:rsidRDefault="00A63FEE" w:rsidP="00A63FEE" w:rsidR="00A63FEE" w:rsidRPr="00A63F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Zz dužnika s upozorenjem poštanskim putem i putem e-Oglasne ploče suda </w:t>
      </w:r>
    </w:p>
    <w:p w:rsidRDefault="00A63FEE" w:rsidP="00A63FEE" w:rsidR="00A63FEE" w:rsidRPr="00A63F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>FINA-putem e-Oglasne ploče</w:t>
      </w:r>
    </w:p>
    <w:p w:rsidRDefault="00A63FEE" w:rsidP="00A63FEE" w:rsidR="00A63FEE" w:rsidRPr="00A63F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A63FEE" w:rsidP="00A63FEE" w:rsidR="00A63FEE" w:rsidRPr="00A63F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63FEE">
        <w:rPr>
          <w:rFonts w:cs="Times New Roman" w:eastAsia="Times New Roman"/>
          <w:lang w:eastAsia="hr-HR"/>
        </w:rPr>
        <w:t>U spis</w:t>
      </w:r>
    </w:p>
    <w:p w:rsidRDefault="00A63FEE" w:rsidP="00A63FEE" w:rsidR="00A63FEE" w:rsidRPr="00A63FEE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3FEE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6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St-931/2016-2</izvorni_sadrzaj>
    <derivirana_varijabla naziv="DomainObject.Oznaka_1">St-931/2016-2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GRUPA NEKRETNINE društvo s ograničenom odgovornošću za poslovne usluge</izvorni_sadrzaj>
    <derivirana_varijabla naziv="DomainObject.Predmet.ProtustrankaFormated_1">  ADRIA GRUPA NEKRETNINE društvo s ograničenom odgovornošću za poslovne usluge</derivirana_varijabla>
  </DomainObject.Predmet.ProtustrankaFormated>
  <DomainObject.Predmet.ProtustrankaFormatedOIB>
    <izvorni_sadrzaj>  ADRIA GRUPA NEKRETNINE društvo s ograničenom odgovornošću za poslovne usluge, OIB 00936535774</izvorni_sadrzaj>
    <derivirana_varijabla naziv="DomainObject.Predmet.ProtustrankaFormatedOIB_1">  ADRIA GRUPA NEKRETNINE društvo s ograničenom odgovornošću za poslovne usluge, OIB 00936535774</derivirana_varijabla>
  </DomainObject.Predmet.ProtustrankaFormatedOIB>
  <DomainObject.Predmet.ProtustrankaFormatedWithAdress>
    <izvorni_sadrzaj> ADRIA GRUPA NEKRETNINE društvo s ograničenom odgovornošću za poslovne usluge, Punta/bb, 23205 Bibinje</izvorni_sadrzaj>
    <derivirana_varijabla naziv="DomainObject.Predmet.ProtustrankaFormatedWithAdress_1"> ADRIA GRUPA NEKRETNINE društvo s ograničenom odgovornošću za poslovne usluge, Punta/bb, 23205 Bibinje</derivirana_varijabla>
  </DomainObject.Predmet.ProtustrankaFormatedWithAdress>
  <DomainObject.Predmet.ProtustrankaFormatedWithAdressOIB>
    <izvorni_sadrzaj> ADRIA GRUPA NEKRETNINE društvo s ograničenom odgovornošću za poslovne usluge, OIB 00936535774, Punta/bb, 23205 Bibinje</izvorni_sadrzaj>
    <derivirana_varijabla naziv="DomainObject.Predmet.ProtustrankaFormatedWithAdressOIB_1"> ADRIA GRUPA NEKRETNINE društvo s ograničenom odgovornošću za poslovne usluge, OIB 00936535774, Punta/bb, 23205 Bibinje</derivirana_varijabla>
  </DomainObject.Predmet.ProtustrankaFormatedWithAdressOIB>
  <DomainObject.Predmet.ProtustrankaWithAdress>
    <izvorni_sadrzaj>ADRIA GRUPA NEKRETNINE društvo s ograničenom odgovornošću za poslovne usluge Punta/bb, 23205 Bibinje</izvorni_sadrzaj>
    <derivirana_varijabla naziv="DomainObject.Predmet.ProtustrankaWithAdress_1">ADRIA GRUPA NEKRETNINE društvo s ograničenom odgovornošću za poslovne usluge Punta/bb, 23205 Bibinje</derivirana_varijabla>
  </DomainObject.Predmet.ProtustrankaWithAdress>
  <DomainObject.Predmet.ProtustrankaWithAdressOIB>
    <izvorni_sadrzaj>ADRIA GRUPA NEKRETNINE društvo s ograničenom odgovornošću za poslovne usluge, OIB 00936535774, Punta/bb, 23205 Bibinje</izvorni_sadrzaj>
    <derivirana_varijabla naziv="DomainObject.Predmet.ProtustrankaWithAdressOIB_1">ADRIA GRUPA NEKRETNINE društvo s ograničenom odgovornošću za poslovne usluge, OIB 00936535774, Punta/bb, 23205 Bibinje</derivirana_varijabla>
  </DomainObject.Predmet.ProtustrankaWithAdressOIB>
  <DomainObject.Predmet.ProtustrankaNazivFormated>
    <izvorni_sadrzaj>ADRIA GRUPA NEKRETNINE društvo s ograničenom odgovornošću za poslovne usluge</izvorni_sadrzaj>
    <derivirana_varijabla naziv="DomainObject.Predmet.ProtustrankaNazivFormated_1">ADRIA GRUPA NEKRETNINE društvo s ograničenom odgovornošću za poslovne usluge</derivirana_varijabla>
  </DomainObject.Predmet.ProtustrankaNazivFormated>
  <DomainObject.Predmet.ProtustrankaNazivFormatedOIB>
    <izvorni_sadrzaj>ADRIA GRUPA NEKRETNINE društvo s ograničenom odgovornošću za poslovne usluge, OIB 00936535774</izvorni_sadrzaj>
    <derivirana_varijabla naziv="DomainObject.Predmet.ProtustrankaNazivFormatedOIB_1">ADRIA GRUPA NEKRETNINE društvo s ograničenom odgovornošću za poslovne usluge, OIB 00936535774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GRUPA NEKRETNINE društvo s ograničenom odgovornošću za poslovne usluge</item>
    </izvorni_sadrzaj>
    <derivirana_varijabla naziv="DomainObject.Predmet.ProtuStrankaListFormated_1">
      <item>ADRIA GRUPA NEKRETNINE društvo s ograničenom odgovornošću za poslovne usluge</item>
    </derivirana_varijabla>
  </DomainObject.Predmet.ProtuStrankaListFormated>
  <DomainObject.Predmet.ProtuStrankaListFormatedOIB>
    <izvorni_sadrzaj>
      <item>ADRIA GRUPA NEKRETNINE društvo s ograničenom odgovornošću za poslovne usluge, OIB 00936535774</item>
    </izvorni_sadrzaj>
    <derivirana_varijabla naziv="DomainObject.Predmet.ProtuStrankaListFormatedOIB_1">
      <item>ADRIA GRUPA NEKRETNINE društvo s ograničenom odgovornošću za poslovne usluge, OIB 00936535774</item>
    </derivirana_varijabla>
  </DomainObject.Predmet.ProtuStrankaListFormatedOIB>
  <DomainObject.Predmet.ProtuStrankaListFormatedWithAdress>
    <izvorni_sadrzaj>
      <item>ADRIA GRUPA NEKRETNINE društvo s ograničenom odgovornošću za poslovne usluge, Punta/bb, 23205 Bibinje</item>
    </izvorni_sadrzaj>
    <derivirana_varijabla naziv="DomainObject.Predmet.ProtuStrankaListFormatedWithAdress_1">
      <item>ADRIA GRUPA NEKRETNINE društvo s ograničenom odgovornošću za poslovne usluge, Punta/bb, 23205 Bibinje</item>
    </derivirana_varijabla>
  </DomainObject.Predmet.ProtuStrankaListFormatedWithAdress>
  <DomainObject.Predmet.ProtuStrankaListFormatedWithAdressOIB>
    <izvorni_sadrzaj>
      <item>ADRIA GRUPA NEKRETNINE društvo s ograničenom odgovornošću za poslovne usluge, OIB 00936535774, Punta/bb, 23205 Bibinje</item>
    </izvorni_sadrzaj>
    <derivirana_varijabla naziv="DomainObject.Predmet.ProtuStrankaListFormatedWithAdressOIB_1">
      <item>ADRIA GRUPA NEKRETNINE društvo s ograničenom odgovornošću za poslovne usluge, OIB 00936535774, Punta/bb, 23205 Bibinje</item>
    </derivirana_varijabla>
  </DomainObject.Predmet.ProtuStrankaListFormatedWithAdressOIB>
  <DomainObject.Predmet.ProtuStrankaListNazivFormated>
    <izvorni_sadrzaj>
      <item>ADRIA GRUPA NEKRETNINE društvo s ograničenom odgovornošću za poslovne usluge</item>
    </izvorni_sadrzaj>
    <derivirana_varijabla naziv="DomainObject.Predmet.ProtuStrankaListNazivFormated_1">
      <item>ADRIA GRUPA NEKRETNINE društvo s ograničenom odgovornošću za poslovne usluge</item>
    </derivirana_varijabla>
  </DomainObject.Predmet.ProtuStrankaListNazivFormated>
  <DomainObject.Predmet.ProtuStrankaListNazivFormatedOIB>
    <izvorni_sadrzaj>
      <item>ADRIA GRUPA NEKRETNINE društvo s ograničenom odgovornošću za poslovne usluge, OIB 00936535774</item>
    </izvorni_sadrzaj>
    <derivirana_varijabla naziv="DomainObject.Predmet.ProtuStrankaListNazivFormatedOIB_1">
      <item>ADRIA GRUPA NEKRETNINE društvo s ograničenom odgovornošću za poslovne usluge, OIB 00936535774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St-931/2016-2</izvorni_sadrzaj>
    <derivirana_varijabla naziv="DomainObject.PoslovniBrojDokumenta_1">St-931/2016-2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GRUPA NEKRETNINE društvo s ograničenom odgovornošću za poslovne usluge</izvorni_sadrzaj>
    <derivirana_varijabla naziv="DomainObject.Predmet.ProtustrankaIDrugi_1">ADRIA GRUPA NEKRETNINE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GRUPA NEKRETNINE društvo s ograničenom odgovornošću za poslovne usluge, OIB 00936535774, Punta/bb, 23205 Bibinje</izvorni_sadrzaj>
    <derivirana_varijabla naziv="DomainObject.Predmet.ProtustrankaIDrugiAdressOIB_1">ADRIA GRUPA NEKRETNINE društvo s ograničenom odgovornošću za poslovne usluge, OIB 00936535774, Punta/bb,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GRUPA NEKRETNINE društvo s ograničenom odgovornošću za poslovne usluge</item>
    </izvorni_sadrzaj>
    <derivirana_varijabla naziv="DomainObject.Predmet.SudioniciListNaziv_1">
      <item>FINA</item>
      <item>ADRIA GRUPA NEKRETNINE društvo s ograničenom odgovornošću za poslovne usluge</item>
    </derivirana_varijabla>
  </DomainObject.Predmet.SudioniciListNaziv>
  <DomainObject.Predmet.SudioniciListAdressOIB>
    <izvorni_sadrzaj>
      <item>FINA, OIB 85821130368</item>
      <item>ADRIA GRUPA NEKRETNINE društvo s ograničenom odgovornošću za poslovne usluge, OIB 00936535774, Punta/bb,23205 Bibinje</item>
    </izvorni_sadrzaj>
    <derivirana_varijabla naziv="DomainObject.Predmet.SudioniciListAdressOIB_1">
      <item>FINA, OIB 85821130368</item>
      <item>ADRIA GRUPA NEKRETNINE društvo s ograničenom odgovornošću za poslovne usluge, OIB 00936535774, Punta/bb,23205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58176-0694-4540-A710-3A36BAB03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2456</properties:Characters>
  <properties:Lines>71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2016-07-19T07:04:00Z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St-931/2016-2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