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eeba" w14:paraId="048eeba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 xml:space="preserve"> St – 861/13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58D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ITAL – INVEST  d.o.o.  u  stečaju</w:t>
      </w:r>
    </w:p>
    <w:p w:rsidRDefault="00F058D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Zagreb, Savska cesta  90</w:t>
      </w:r>
    </w:p>
    <w:p w:rsidRDefault="009B4D35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OIB: 89389588441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E85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27.05</w:t>
      </w:r>
      <w:r w:rsidR="00D0415A">
        <w:rPr>
          <w:rFonts w:cs="Times New Roman" w:hAnsi="Times New Roman" w:ascii="Times New Roman"/>
          <w:b/>
          <w:sz w:val="24"/>
          <w:szCs w:val="24"/>
        </w:rPr>
        <w:t>.2019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AC61B1">
        <w:rPr>
          <w:rFonts w:cs="Times New Roman" w:hAnsi="Times New Roman" w:ascii="Times New Roman"/>
          <w:sz w:val="24"/>
          <w:szCs w:val="24"/>
        </w:rPr>
        <w:t>OSTU</w:t>
      </w:r>
      <w:r w:rsidR="002D18F8">
        <w:rPr>
          <w:rFonts w:cs="Times New Roman" w:hAnsi="Times New Roman" w:ascii="Times New Roman"/>
          <w:sz w:val="24"/>
          <w:szCs w:val="24"/>
        </w:rPr>
        <w:t>PKA  U  RAZDOBLJU  od 01.03.2019.  do 27.05</w:t>
      </w:r>
      <w:r w:rsidR="00AC61B1">
        <w:rPr>
          <w:rFonts w:cs="Times New Roman" w:hAnsi="Times New Roman" w:ascii="Times New Roman"/>
          <w:sz w:val="24"/>
          <w:szCs w:val="24"/>
        </w:rPr>
        <w:t>.2019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C61B1" w:rsidP="00453A1C" w:rsidR="00453A1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periodu nastavila sam</w:t>
      </w:r>
      <w:r w:rsidR="00820CB8">
        <w:rPr>
          <w:rFonts w:cs="Times New Roman" w:hAnsi="Times New Roman" w:ascii="Times New Roman"/>
          <w:sz w:val="24"/>
          <w:szCs w:val="24"/>
        </w:rPr>
        <w:t xml:space="preserve"> provoditi </w:t>
      </w:r>
      <w:r>
        <w:rPr>
          <w:rFonts w:cs="Times New Roman" w:hAnsi="Times New Roman" w:ascii="Times New Roman"/>
          <w:sz w:val="24"/>
          <w:szCs w:val="24"/>
        </w:rPr>
        <w:t xml:space="preserve"> unovčenje p</w:t>
      </w:r>
      <w:r w:rsidR="0063005D" w:rsidRPr="00453A1C">
        <w:rPr>
          <w:rFonts w:cs="Times New Roman" w:hAnsi="Times New Roman" w:ascii="Times New Roman"/>
          <w:sz w:val="24"/>
          <w:szCs w:val="24"/>
        </w:rPr>
        <w:t>okretn</w:t>
      </w:r>
      <w:r>
        <w:rPr>
          <w:rFonts w:cs="Times New Roman" w:hAnsi="Times New Roman" w:ascii="Times New Roman"/>
          <w:sz w:val="24"/>
          <w:szCs w:val="24"/>
        </w:rPr>
        <w:t>ina</w:t>
      </w:r>
      <w:r w:rsidR="008A107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- ugostiteljske  opreme - koja  čini</w:t>
      </w:r>
      <w:r w:rsidR="00391E55">
        <w:rPr>
          <w:rFonts w:cs="Times New Roman" w:hAnsi="Times New Roman" w:ascii="Times New Roman"/>
          <w:sz w:val="24"/>
          <w:szCs w:val="24"/>
        </w:rPr>
        <w:t xml:space="preserve"> </w:t>
      </w:r>
      <w:r w:rsidR="0063005D" w:rsidRPr="00453A1C">
        <w:rPr>
          <w:rFonts w:cs="Times New Roman" w:hAnsi="Times New Roman" w:ascii="Times New Roman"/>
          <w:sz w:val="24"/>
          <w:szCs w:val="24"/>
        </w:rPr>
        <w:t xml:space="preserve"> stečajnu masu ov</w:t>
      </w:r>
      <w:r>
        <w:rPr>
          <w:rFonts w:cs="Times New Roman" w:hAnsi="Times New Roman" w:ascii="Times New Roman"/>
          <w:sz w:val="24"/>
          <w:szCs w:val="24"/>
        </w:rPr>
        <w:t>og stečajnog dužnika,</w:t>
      </w:r>
      <w:r w:rsidR="0063005D" w:rsidRPr="00453A1C">
        <w:rPr>
          <w:rFonts w:cs="Times New Roman" w:hAnsi="Times New Roman" w:ascii="Times New Roman"/>
          <w:sz w:val="24"/>
          <w:szCs w:val="24"/>
        </w:rPr>
        <w:t xml:space="preserve"> na način da objavljuje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m pozive na prikupljanje ponuda </w:t>
      </w:r>
      <w:r w:rsidR="0063005D" w:rsidRPr="00453A1C">
        <w:rPr>
          <w:rFonts w:cs="Times New Roman" w:hAnsi="Times New Roman" w:ascii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 komore i stranicama sudačke mreže</w:t>
      </w:r>
      <w:r w:rsidR="0063005D" w:rsidRPr="00453A1C">
        <w:rPr>
          <w:rFonts w:cs="Times New Roman" w:hAnsi="Times New Roman" w:ascii="Times New Roman"/>
          <w:sz w:val="24"/>
          <w:szCs w:val="24"/>
        </w:rPr>
        <w:t xml:space="preserve"> 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Visokog  trgovačkog suda  RH.</w:t>
      </w:r>
    </w:p>
    <w:p w:rsidRDefault="00D46B77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odluci zadnje skupštine vjerovnika  ove pokretnine se sada prodaju po cijeni koja je za 90%  niža od početne.</w:t>
      </w:r>
    </w:p>
    <w:p w:rsidRDefault="00065738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Oglas na prikupljanje ponuda  prema kojem je početna cijena niža za 90% od početne cijene, ponavljam već nekoliko puta ali oprema još uvijek nije prodana.</w:t>
      </w:r>
    </w:p>
    <w:p w:rsidRDefault="00611213" w:rsidP="00453A1C" w:rsidR="006112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41C5" w:rsidP="00453A1C" w:rsidR="00A6062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Ugosti</w:t>
      </w:r>
      <w:r w:rsidR="00D76A54">
        <w:rPr>
          <w:rFonts w:cs="Times New Roman" w:hAnsi="Times New Roman" w:ascii="Times New Roman"/>
          <w:sz w:val="24"/>
          <w:szCs w:val="24"/>
        </w:rPr>
        <w:t>teljsku opremu</w:t>
      </w:r>
      <w:r>
        <w:rPr>
          <w:rFonts w:cs="Times New Roman" w:hAnsi="Times New Roman" w:ascii="Times New Roman"/>
          <w:sz w:val="24"/>
          <w:szCs w:val="24"/>
        </w:rPr>
        <w:t xml:space="preserve"> i dalje pokušavam prodati po cijeni koja je zadnja određena, dakle za 90% </w:t>
      </w:r>
      <w:r w:rsidR="00D76A54">
        <w:rPr>
          <w:rFonts w:cs="Times New Roman" w:hAnsi="Times New Roman" w:ascii="Times New Roman"/>
          <w:sz w:val="24"/>
          <w:szCs w:val="24"/>
        </w:rPr>
        <w:t xml:space="preserve"> niža </w:t>
      </w:r>
      <w:r>
        <w:rPr>
          <w:rFonts w:cs="Times New Roman" w:hAnsi="Times New Roman" w:ascii="Times New Roman"/>
          <w:sz w:val="24"/>
          <w:szCs w:val="24"/>
        </w:rPr>
        <w:t xml:space="preserve"> od knjigovodstvene ( početne ) cijene.</w:t>
      </w:r>
    </w:p>
    <w:p w:rsidRDefault="0087651A" w:rsidP="00453A1C" w:rsidR="00D76A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D76A54">
        <w:rPr>
          <w:rFonts w:cs="Times New Roman" w:hAnsi="Times New Roman" w:ascii="Times New Roman"/>
          <w:sz w:val="24"/>
          <w:szCs w:val="24"/>
        </w:rPr>
        <w:t xml:space="preserve">rijednosti </w:t>
      </w:r>
      <w:r>
        <w:rPr>
          <w:rFonts w:cs="Times New Roman" w:hAnsi="Times New Roman" w:ascii="Times New Roman"/>
          <w:sz w:val="24"/>
          <w:szCs w:val="24"/>
        </w:rPr>
        <w:t xml:space="preserve">  robe koja još uvijek  nije prodana  iznosi  44.052,54 kn.</w:t>
      </w:r>
    </w:p>
    <w:p w:rsidRDefault="00DE0D3F" w:rsidP="00453A1C" w:rsidR="00DE0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41C5" w:rsidP="00453A1C" w:rsidR="00344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FE272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</w:p>
    <w:p w:rsidRDefault="0031713D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272A" w:rsidP="00453A1C" w:rsidR="001C47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Nastaviti  objavljivati oglase na prikupl</w:t>
      </w:r>
      <w:r w:rsidR="003F23B8">
        <w:rPr>
          <w:rFonts w:cs="Times New Roman" w:hAnsi="Times New Roman" w:ascii="Times New Roman"/>
          <w:sz w:val="24"/>
          <w:szCs w:val="24"/>
        </w:rPr>
        <w:t xml:space="preserve">janje ponuda  i  ponovo </w:t>
      </w:r>
      <w:r w:rsidR="00D76A54">
        <w:rPr>
          <w:rFonts w:cs="Times New Roman" w:hAnsi="Times New Roman" w:ascii="Times New Roman"/>
          <w:sz w:val="24"/>
          <w:szCs w:val="24"/>
        </w:rPr>
        <w:t xml:space="preserve"> kontakt</w:t>
      </w:r>
      <w:r w:rsidR="003F23B8">
        <w:rPr>
          <w:rFonts w:cs="Times New Roman" w:hAnsi="Times New Roman" w:ascii="Times New Roman"/>
          <w:sz w:val="24"/>
          <w:szCs w:val="24"/>
        </w:rPr>
        <w:t xml:space="preserve">irati ranije kupce </w:t>
      </w:r>
      <w:r w:rsidR="00D76A54">
        <w:rPr>
          <w:rFonts w:cs="Times New Roman" w:hAnsi="Times New Roman" w:ascii="Times New Roman"/>
          <w:sz w:val="24"/>
          <w:szCs w:val="24"/>
        </w:rPr>
        <w:t xml:space="preserve"> s obzirom da se preostala oprema prodaje za 10% vrijednosti od početne.</w:t>
      </w:r>
    </w:p>
    <w:p w:rsidRDefault="00D76A54" w:rsidP="00453A1C" w:rsidR="00D76A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4730" w:rsidP="00453A1C" w:rsidR="001C4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58D7"/>
    <w:rsid w:val="00002F16"/>
    <w:rsid w:val="00015AB7"/>
    <w:rsid w:val="00030B09"/>
    <w:rsid w:val="0004389C"/>
    <w:rsid w:val="00065738"/>
    <w:rsid w:val="0007343C"/>
    <w:rsid w:val="00074DC6"/>
    <w:rsid w:val="000D1A2D"/>
    <w:rsid w:val="000D1F1E"/>
    <w:rsid w:val="000F3B2E"/>
    <w:rsid w:val="00124152"/>
    <w:rsid w:val="001550DC"/>
    <w:rsid w:val="001558EC"/>
    <w:rsid w:val="00165356"/>
    <w:rsid w:val="001C21FA"/>
    <w:rsid w:val="001C4730"/>
    <w:rsid w:val="001C4E49"/>
    <w:rsid w:val="001E5182"/>
    <w:rsid w:val="002243AE"/>
    <w:rsid w:val="00261E34"/>
    <w:rsid w:val="00272BDC"/>
    <w:rsid w:val="00275355"/>
    <w:rsid w:val="0027783C"/>
    <w:rsid w:val="00284ECF"/>
    <w:rsid w:val="002D18F8"/>
    <w:rsid w:val="002E3A1B"/>
    <w:rsid w:val="002E4DA0"/>
    <w:rsid w:val="003034D9"/>
    <w:rsid w:val="00314AB4"/>
    <w:rsid w:val="0031713D"/>
    <w:rsid w:val="003441C5"/>
    <w:rsid w:val="00346350"/>
    <w:rsid w:val="00391E55"/>
    <w:rsid w:val="003B4C6A"/>
    <w:rsid w:val="003C6673"/>
    <w:rsid w:val="003D146B"/>
    <w:rsid w:val="003E283D"/>
    <w:rsid w:val="003F0E85"/>
    <w:rsid w:val="003F23B8"/>
    <w:rsid w:val="00447F5E"/>
    <w:rsid w:val="00453A1C"/>
    <w:rsid w:val="00456A85"/>
    <w:rsid w:val="0046176C"/>
    <w:rsid w:val="00463499"/>
    <w:rsid w:val="00472BDC"/>
    <w:rsid w:val="004801B8"/>
    <w:rsid w:val="004907A6"/>
    <w:rsid w:val="004B3182"/>
    <w:rsid w:val="004C2166"/>
    <w:rsid w:val="004C24B9"/>
    <w:rsid w:val="004E0302"/>
    <w:rsid w:val="004E1AFF"/>
    <w:rsid w:val="00534CF8"/>
    <w:rsid w:val="00557BB6"/>
    <w:rsid w:val="0056048E"/>
    <w:rsid w:val="0057370D"/>
    <w:rsid w:val="005810AF"/>
    <w:rsid w:val="005843EE"/>
    <w:rsid w:val="00597E58"/>
    <w:rsid w:val="005B64FB"/>
    <w:rsid w:val="00611213"/>
    <w:rsid w:val="0063005D"/>
    <w:rsid w:val="00682066"/>
    <w:rsid w:val="006904CF"/>
    <w:rsid w:val="0069653E"/>
    <w:rsid w:val="006C655F"/>
    <w:rsid w:val="006D2573"/>
    <w:rsid w:val="00716670"/>
    <w:rsid w:val="0072138D"/>
    <w:rsid w:val="0074753E"/>
    <w:rsid w:val="00770BC5"/>
    <w:rsid w:val="007C31E0"/>
    <w:rsid w:val="00803E48"/>
    <w:rsid w:val="00820CB8"/>
    <w:rsid w:val="00830653"/>
    <w:rsid w:val="00852C2B"/>
    <w:rsid w:val="00853D49"/>
    <w:rsid w:val="008764ED"/>
    <w:rsid w:val="0087651A"/>
    <w:rsid w:val="00882D43"/>
    <w:rsid w:val="00884D96"/>
    <w:rsid w:val="008A107E"/>
    <w:rsid w:val="008B1F45"/>
    <w:rsid w:val="008D6E1E"/>
    <w:rsid w:val="008E5D8D"/>
    <w:rsid w:val="009710EA"/>
    <w:rsid w:val="009967DF"/>
    <w:rsid w:val="009B1200"/>
    <w:rsid w:val="009B4D35"/>
    <w:rsid w:val="009E6817"/>
    <w:rsid w:val="009F0150"/>
    <w:rsid w:val="009F1DDD"/>
    <w:rsid w:val="009F1E2A"/>
    <w:rsid w:val="00A53A01"/>
    <w:rsid w:val="00A60621"/>
    <w:rsid w:val="00AC4CB1"/>
    <w:rsid w:val="00AC61B1"/>
    <w:rsid w:val="00AE6063"/>
    <w:rsid w:val="00B01258"/>
    <w:rsid w:val="00B23471"/>
    <w:rsid w:val="00B36047"/>
    <w:rsid w:val="00B47C8D"/>
    <w:rsid w:val="00B51DF7"/>
    <w:rsid w:val="00B76CA1"/>
    <w:rsid w:val="00B82275"/>
    <w:rsid w:val="00BB17CA"/>
    <w:rsid w:val="00BE147A"/>
    <w:rsid w:val="00BF211F"/>
    <w:rsid w:val="00C117A5"/>
    <w:rsid w:val="00C211FC"/>
    <w:rsid w:val="00C44058"/>
    <w:rsid w:val="00C5597C"/>
    <w:rsid w:val="00C76A31"/>
    <w:rsid w:val="00C87400"/>
    <w:rsid w:val="00CD0B67"/>
    <w:rsid w:val="00CF5416"/>
    <w:rsid w:val="00D0415A"/>
    <w:rsid w:val="00D05D80"/>
    <w:rsid w:val="00D46B77"/>
    <w:rsid w:val="00D76A54"/>
    <w:rsid w:val="00D962B9"/>
    <w:rsid w:val="00DA0272"/>
    <w:rsid w:val="00DA074B"/>
    <w:rsid w:val="00DA5626"/>
    <w:rsid w:val="00DB3519"/>
    <w:rsid w:val="00DC45E7"/>
    <w:rsid w:val="00DE0D3F"/>
    <w:rsid w:val="00E13FE9"/>
    <w:rsid w:val="00E24664"/>
    <w:rsid w:val="00E251E8"/>
    <w:rsid w:val="00E31F2D"/>
    <w:rsid w:val="00E357F2"/>
    <w:rsid w:val="00E47836"/>
    <w:rsid w:val="00E8577F"/>
    <w:rsid w:val="00EA4EE5"/>
    <w:rsid w:val="00EA5194"/>
    <w:rsid w:val="00EB3D55"/>
    <w:rsid w:val="00EC21EB"/>
    <w:rsid w:val="00EE44E5"/>
    <w:rsid w:val="00EE65C1"/>
    <w:rsid w:val="00F01244"/>
    <w:rsid w:val="00F058D7"/>
    <w:rsid w:val="00F42737"/>
    <w:rsid w:val="00F83AF8"/>
    <w:rsid w:val="00F84AE8"/>
    <w:rsid w:val="00FA201E"/>
    <w:rsid w:val="00FB44B2"/>
    <w:rsid w:val="00FB5694"/>
    <w:rsid w:val="00FD6833"/>
    <w:rsid w:val="00FE27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9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97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9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9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9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97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9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9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1134</properties:Characters>
  <properties:Lines>77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2019-05-29T08:10:00Z</dcterms:created>
  <dc:creator>Ana</dc:creator>
  <cp:lastModifiedBy>Monika Grbac</cp:lastModifiedBy>
  <cp:lastPrinted>2017-05-18T08:40:00Z</cp:lastPrinted>
  <dcterms:modified xmlns:xsi="http://www.w3.org/2001/XMLSchema-instance" xsi:type="dcterms:W3CDTF">2019-05-29T08:11:00Z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St-861/2013-102 / Podnesak - Izvješće stečajnog upravitelja (izvješće od 27.5.19..docx)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