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8a1c" w14:paraId="c478a1c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53541E">
        <w:rPr>
          <w:rFonts w:hAnsi="Times New Roman" w:ascii="Times New Roman"/>
          <w:sz w:val="24"/>
        </w:rPr>
        <w:t>420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53541E">
        <w:rPr>
          <w:rFonts w:hAnsi="Times New Roman" w:ascii="Times New Roman"/>
          <w:sz w:val="24"/>
          <w:szCs w:val="24"/>
        </w:rPr>
        <w:t>DELVINA j.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53541E">
        <w:rPr>
          <w:rFonts w:hAnsi="Times New Roman" w:ascii="Times New Roman"/>
          <w:sz w:val="24"/>
          <w:szCs w:val="24"/>
        </w:rPr>
        <w:t>Brodarica Šibenik, Aleksandra Curavića 6, Brodarica,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53541E" w:rsidRPr="0053541E">
        <w:rPr>
          <w:rFonts w:hAnsi="Times New Roman" w:ascii="Times New Roman"/>
          <w:sz w:val="24"/>
          <w:szCs w:val="24"/>
        </w:rPr>
        <w:t>04334899604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EB71D4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53541E">
        <w:rPr>
          <w:rFonts w:hAnsi="Times New Roman" w:ascii="Times New Roman"/>
          <w:sz w:val="24"/>
        </w:rPr>
        <w:t>15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EB71D4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EB71D4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53541E">
        <w:rPr>
          <w:rFonts w:hAnsi="Times New Roman" w:ascii="Times New Roman"/>
          <w:sz w:val="24"/>
          <w:szCs w:val="24"/>
        </w:rPr>
        <w:t>25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EB71D4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EB71D4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53541E">
        <w:rPr>
          <w:rFonts w:hAnsi="Times New Roman" w:ascii="Times New Roman"/>
          <w:sz w:val="24"/>
        </w:rPr>
        <w:t>17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EB71D4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EB71D4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53541E">
        <w:rPr>
          <w:rFonts w:hAnsi="Times New Roman" w:ascii="Times New Roman"/>
          <w:sz w:val="24"/>
          <w:szCs w:val="24"/>
        </w:rPr>
        <w:t>27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784D" w:rsidP="00EA314E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Stečajna sutkinja:</w:t>
      </w:r>
    </w:p>
    <w:p w:rsidRDefault="002A784D" w:rsidP="00EA314E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3541E" w:rsidP="0053541E" w:rsidR="0053541E" w:rsidRPr="0053541E">
      <w:pPr>
        <w:ind w:firstLine="360"/>
        <w:rPr>
          <w:rFonts w:hAnsi="Times New Roman" w:ascii="Times New Roman"/>
          <w:sz w:val="24"/>
          <w:szCs w:val="24"/>
        </w:rPr>
      </w:pPr>
      <w:r w:rsidRPr="0053541E">
        <w:rPr>
          <w:rFonts w:hAnsi="Times New Roman" w:ascii="Times New Roman"/>
          <w:sz w:val="24"/>
          <w:szCs w:val="24"/>
        </w:rPr>
        <w:t xml:space="preserve">Dostaviti: </w:t>
      </w:r>
    </w:p>
    <w:p w:rsidRDefault="0053541E" w:rsidP="0053541E" w:rsidR="0053541E" w:rsidRPr="0053541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53541E">
        <w:rPr>
          <w:rFonts w:hAnsi="Times New Roman" w:ascii="Times New Roman"/>
          <w:sz w:val="24"/>
          <w:szCs w:val="24"/>
        </w:rPr>
        <w:t xml:space="preserve">dužniku DELVINA j.d.o.o., Brodarica </w:t>
      </w:r>
    </w:p>
    <w:p w:rsidRDefault="0053541E" w:rsidP="0053541E" w:rsidR="0053541E" w:rsidRPr="0053541E">
      <w:pPr>
        <w:pStyle w:val="Tijeloteksta"/>
        <w:numPr>
          <w:ilvl w:val="0"/>
          <w:numId w:val="3"/>
        </w:numPr>
        <w:rPr>
          <w:szCs w:val="24"/>
        </w:rPr>
      </w:pPr>
      <w:r w:rsidRPr="0053541E">
        <w:rPr>
          <w:szCs w:val="24"/>
          <w:shd w:fill="F8F8F8" w:color="auto" w:val="clear"/>
        </w:rPr>
        <w:t>SHKURTE QENAJ iz Brodarice, Radnička 14</w:t>
      </w:r>
      <w:r w:rsidRPr="0053541E">
        <w:rPr>
          <w:szCs w:val="24"/>
        </w:rPr>
        <w:t xml:space="preserve"> i na e-oglasnu ploču suda</w:t>
      </w:r>
    </w:p>
    <w:p w:rsidRDefault="0053541E" w:rsidP="0053541E" w:rsidR="0053541E" w:rsidRPr="0053541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53541E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53541E" w:rsidP="0053541E" w:rsidR="0053541E" w:rsidRPr="0053541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53541E">
        <w:rPr>
          <w:rFonts w:hAnsi="Times New Roman" w:ascii="Times New Roman"/>
          <w:sz w:val="24"/>
          <w:szCs w:val="24"/>
        </w:rPr>
        <w:t>e-oglasna ploča</w:t>
      </w:r>
    </w:p>
    <w:p w:rsidRDefault="0053541E" w:rsidP="000C14C3" w:rsidR="002A784D" w:rsidRPr="0053541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53541E">
        <w:rPr>
          <w:rFonts w:hAnsi="Times New Roman" w:ascii="Times New Roman"/>
          <w:sz w:val="24"/>
          <w:szCs w:val="24"/>
        </w:rPr>
        <w:t>u spis</w:t>
      </w:r>
    </w:p>
    <w:p w:rsidRDefault="00501334" w:rsidP="0053541E" w:rsidR="00501334" w:rsidRPr="00256FA9">
      <w:pPr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B71EA"/>
    <w:rsid w:val="003E2DDC"/>
    <w:rsid w:val="00453AA0"/>
    <w:rsid w:val="004728C2"/>
    <w:rsid w:val="00485DA2"/>
    <w:rsid w:val="00501334"/>
    <w:rsid w:val="0053541E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E62106"/>
    <w:rsid w:val="00EA314E"/>
    <w:rsid w:val="00EB71D4"/>
    <w:rsid w:val="00EF75D8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1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1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St-420/2016-6</izvorni_sadrzaj>
    <derivirana_varijabla naziv="DomainObject.Oznaka_1">St-420/2016-6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St-420/2016-6</izvorni_sadrzaj>
    <derivirana_varijabla naziv="DomainObject.PoslovniBrojDokumenta_1">St-420/2016-6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222</properties:Words>
  <properties:Characters>1120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2016-04-04T11:33:00Z</dcterms:created>
  <dc:creator>Ardena Bajlo</dc:creator>
  <cp:lastModifiedBy>wsadmin</cp:lastModifiedBy>
  <cp:lastPrinted>2016-04-04T13:39:00Z</cp:lastPrinted>
  <dcterms:modified xmlns:xsi="http://www.w3.org/2001/XMLSchema-instance" xsi:type="dcterms:W3CDTF">2016-04-05T06:47:00Z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