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479b" w14:paraId="5cf479b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2D3CB0">
        <w:t>8693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AB2439">
        <w:t>30. ožujka</w:t>
      </w:r>
      <w:r w:rsidR="00AB2439">
        <w:rPr>
          <w:color w:val="FF0000"/>
        </w:rPr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2D3CB0" w:rsidRPr="002D3CB0">
        <w:t xml:space="preserve">S.V.M. DOBRINČIĆ d.o.o., </w:t>
      </w:r>
      <w:proofErr w:type="spellStart"/>
      <w:r w:rsidR="002D3CB0" w:rsidRPr="002D3CB0">
        <w:t>Nespeš</w:t>
      </w:r>
      <w:proofErr w:type="spellEnd"/>
      <w:r w:rsidR="002D3CB0" w:rsidRPr="002D3CB0">
        <w:t xml:space="preserve">, </w:t>
      </w:r>
      <w:proofErr w:type="spellStart"/>
      <w:r w:rsidR="002D3CB0" w:rsidRPr="002D3CB0">
        <w:t>Nespeš</w:t>
      </w:r>
      <w:proofErr w:type="spellEnd"/>
      <w:r w:rsidR="002D3CB0" w:rsidRPr="002D3CB0">
        <w:t xml:space="preserve"> 8c, OIB: 80540386557, MBS: </w:t>
      </w:r>
      <w:r w:rsidR="002D3CB0" w:rsidRPr="002D3CB0">
        <w:rPr>
          <w:lang w:val="en-GB"/>
        </w:rPr>
        <w:t>080793308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2D3CB0">
        <w:t>2.927,00</w:t>
      </w:r>
      <w:r w:rsidR="00D64899">
        <w:t xml:space="preserve"> </w:t>
      </w:r>
      <w:r w:rsidRPr="00807F1E">
        <w:t>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AB2439">
        <w:t>30. ožujka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AB2439">
        <w:t>, v.r.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AB2439" w:rsidP="001745C1" w:rsidR="00AB2439">
      <w:pPr>
        <w:jc w:val="right"/>
      </w:pPr>
    </w:p>
    <w:p w:rsidRDefault="00AB2439" w:rsidP="001745C1" w:rsidR="00AB2439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AB2439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0F7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0F7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439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2D3CB0">
      <w:t>t-8693</w:t>
    </w:r>
    <w:r w:rsidR="00BE567D" w:rsidRPr="00774CCB">
      <w:t>/15</w:t>
    </w:r>
    <w: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20F78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2D3CB0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A147E6"/>
    <w:rsid w:val="00A677F5"/>
    <w:rsid w:val="00A71431"/>
    <w:rsid w:val="00AB2439"/>
    <w:rsid w:val="00AC4528"/>
    <w:rsid w:val="00AD027A"/>
    <w:rsid w:val="00B82F18"/>
    <w:rsid w:val="00BE567D"/>
    <w:rsid w:val="00C35C3A"/>
    <w:rsid w:val="00C50785"/>
    <w:rsid w:val="00C836B9"/>
    <w:rsid w:val="00C958E9"/>
    <w:rsid w:val="00CE7362"/>
    <w:rsid w:val="00D01B78"/>
    <w:rsid w:val="00D64899"/>
    <w:rsid w:val="00D66226"/>
    <w:rsid w:val="00D8335B"/>
    <w:rsid w:val="00DA748B"/>
    <w:rsid w:val="00DC21FC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2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4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4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4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4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2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4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4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4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4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8693</izvorni_sadrzaj>
    <derivirana_varijabla naziv="DomainObject.Predmet.Broj_1">8693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St-8693/2015</izvorni_sadrzaj>
    <derivirana_varijabla naziv="DomainObject.Predmet.OznakaBroj_1">St-8693/2015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S.V.M. DOBRINČIĆ d.o.o.</izvorni_sadrzaj>
    <derivirana_varijabla naziv="DomainObject.Predmet.ProtustrankaFormated_1">  S.V.M. DOBRINČIĆ d.o.o.</derivirana_varijabla>
  </DomainObject.Predmet.ProtustrankaFormated>
  <DomainObject.Predmet.ProtustrankaFormatedOIB>
    <izvorni_sadrzaj>  S.V.M. DOBRINČIĆ d.o.o., OIB 80540386557</izvorni_sadrzaj>
    <derivirana_varijabla naziv="DomainObject.Predmet.ProtustrankaFormatedOIB_1">  S.V.M. DOBRINČIĆ d.o.o., OIB 80540386557</derivirana_varijabla>
  </DomainObject.Predmet.ProtustrankaFormatedOIB>
  <DomainObject.Predmet.ProtustrankaFormatedWithAdress>
    <izvorni_sadrzaj> S.V.M. DOBRINČIĆ d.o.o., Nespeš 8C, 10382 Nespeš</izvorni_sadrzaj>
    <derivirana_varijabla naziv="DomainObject.Predmet.ProtustrankaFormatedWithAdress_1"> S.V.M. DOBRINČIĆ d.o.o., Nespeš 8C, 10382 Nespeš</derivirana_varijabla>
  </DomainObject.Predmet.ProtustrankaFormatedWithAdress>
  <DomainObject.Predmet.ProtustrankaFormatedWithAdressOIB>
    <izvorni_sadrzaj> S.V.M. DOBRINČIĆ d.o.o., OIB 80540386557, Nespeš 8C, 10382 Nespeš</izvorni_sadrzaj>
    <derivirana_varijabla naziv="DomainObject.Predmet.ProtustrankaFormatedWithAdressOIB_1"> S.V.M. DOBRINČIĆ d.o.o., OIB 80540386557, Nespeš 8C, 10382 Nespeš</derivirana_varijabla>
  </DomainObject.Predmet.ProtustrankaFormatedWithAdressOIB>
  <DomainObject.Predmet.ProtustrankaWithAdress>
    <izvorni_sadrzaj>S.V.M. DOBRINČIĆ d.o.o. Nespeš 8C, 10382 Nespeš</izvorni_sadrzaj>
    <derivirana_varijabla naziv="DomainObject.Predmet.ProtustrankaWithAdress_1">S.V.M. DOBRINČIĆ d.o.o. Nespeš 8C, 10382 Nespeš</derivirana_varijabla>
  </DomainObject.Predmet.ProtustrankaWithAdress>
  <DomainObject.Predmet.ProtustrankaWithAdressOIB>
    <izvorni_sadrzaj>S.V.M. DOBRINČIĆ d.o.o., OIB 80540386557, Nespeš 8C, 10382 Nespeš</izvorni_sadrzaj>
    <derivirana_varijabla naziv="DomainObject.Predmet.ProtustrankaWithAdressOIB_1">S.V.M. DOBRINČIĆ d.o.o., OIB 80540386557, Nespeš 8C, 10382 Nespeš</derivirana_varijabla>
  </DomainObject.Predmet.ProtustrankaWithAdressOIB>
  <DomainObject.Predmet.ProtustrankaNazivFormated>
    <izvorni_sadrzaj>S.V.M. DOBRINČIĆ d.o.o.</izvorni_sadrzaj>
    <derivirana_varijabla naziv="DomainObject.Predmet.ProtustrankaNazivFormated_1">S.V.M. DOBRINČIĆ d.o.o.</derivirana_varijabla>
  </DomainObject.Predmet.ProtustrankaNazivFormated>
  <DomainObject.Predmet.ProtustrankaNazivFormatedOIB>
    <izvorni_sadrzaj>S.V.M. DOBRINČIĆ d.o.o., OIB 80540386557</izvorni_sadrzaj>
    <derivirana_varijabla naziv="DomainObject.Predmet.ProtustrankaNazivFormatedOIB_1">S.V.M. DOBRINČIĆ d.o.o., OIB 80540386557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S.V.M. DOBRINČIĆ d.o.o.</item>
    </izvorni_sadrzaj>
    <derivirana_varijabla naziv="DomainObject.Predmet.ProtuStrankaListFormated_1">
      <item>S.V.M. DOBRINČIĆ d.o.o.</item>
    </derivirana_varijabla>
  </DomainObject.Predmet.ProtuStrankaListFormated>
  <DomainObject.Predmet.ProtuStrankaListFormatedOIB>
    <izvorni_sadrzaj>
      <item>S.V.M. DOBRINČIĆ d.o.o., OIB 80540386557</item>
    </izvorni_sadrzaj>
    <derivirana_varijabla naziv="DomainObject.Predmet.ProtuStrankaListFormatedOIB_1">
      <item>S.V.M. DOBRINČIĆ d.o.o., OIB 80540386557</item>
    </derivirana_varijabla>
  </DomainObject.Predmet.ProtuStrankaListFormatedOIB>
  <DomainObject.Predmet.ProtuStrankaListFormatedWithAdress>
    <izvorni_sadrzaj>
      <item>S.V.M. DOBRINČIĆ d.o.o., Nespeš 8C, 10382 Nespeš</item>
    </izvorni_sadrzaj>
    <derivirana_varijabla naziv="DomainObject.Predmet.ProtuStrankaListFormatedWithAdress_1">
      <item>S.V.M. DOBRINČIĆ d.o.o., Nespeš 8C, 10382 Nespeš</item>
    </derivirana_varijabla>
  </DomainObject.Predmet.ProtuStrankaListFormatedWithAdress>
  <DomainObject.Predmet.ProtuStrankaListFormatedWithAdressOIB>
    <izvorni_sadrzaj>
      <item>S.V.M. DOBRINČIĆ d.o.o., OIB 80540386557, Nespeš 8C, 10382 Nespeš</item>
    </izvorni_sadrzaj>
    <derivirana_varijabla naziv="DomainObject.Predmet.ProtuStrankaListFormatedWithAdressOIB_1">
      <item>S.V.M. DOBRINČIĆ d.o.o., OIB 80540386557, Nespeš 8C, 10382 Nespeš</item>
    </derivirana_varijabla>
  </DomainObject.Predmet.ProtuStrankaListFormatedWithAdressOIB>
  <DomainObject.Predmet.ProtuStrankaListNazivFormated>
    <izvorni_sadrzaj>
      <item>S.V.M. DOBRINČIĆ d.o.o.</item>
    </izvorni_sadrzaj>
    <derivirana_varijabla naziv="DomainObject.Predmet.ProtuStrankaListNazivFormated_1">
      <item>S.V.M. DOBRINČIĆ d.o.o.</item>
    </derivirana_varijabla>
  </DomainObject.Predmet.ProtuStrankaListNazivFormated>
  <DomainObject.Predmet.ProtuStrankaListNazivFormatedOIB>
    <izvorni_sadrzaj>
      <item>S.V.M. DOBRINČIĆ d.o.o., OIB 80540386557</item>
    </izvorni_sadrzaj>
    <derivirana_varijabla naziv="DomainObject.Predmet.ProtuStrankaListNazivFormatedOIB_1">
      <item>S.V.M. DOBRINČIĆ d.o.o., OIB 80540386557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S.V.M. DOBRINČIĆ d.o.o.</izvorni_sadrzaj>
    <derivirana_varijabla naziv="DomainObject.Predmet.ProtustrankaIDrugi_1">S.V.M. DOBRINČIĆ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S.V.M. DOBRINČIĆ d.o.o., OIB 80540386557, Nespeš 8C, 10382 Nespeš</izvorni_sadrzaj>
    <derivirana_varijabla naziv="DomainObject.Predmet.ProtustrankaIDrugiAdressOIB_1">S.V.M. DOBRINČIĆ d.o.o., OIB 80540386557, Nespeš 8C, 10382 Nespeš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S.V.M. DOBRINČIĆ d.o.o.</item>
    </izvorni_sadrzaj>
    <derivirana_varijabla naziv="DomainObject.Predmet.SudioniciListNaziv_1">
      <item>FINA Regionalni centar Zagreb</item>
      <item>S.V.M. DOBRINČIĆ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S.V.M. DOBRINČIĆ d.o.o., OIB 80540386557, Nespeš 8C,10382 Nespeš</item>
    </izvorni_sadrzaj>
    <derivirana_varijabla naziv="DomainObject.Predmet.SudioniciListAdressOIB_1">
      <item>FINA Regionalni centar Zagreb, OIB 85821130368, Trg svibanjskih žrtava 1995. 1,10000 Zagreb</item>
      <item>S.V.M. DOBRINČIĆ d.o.o., OIB 80540386557, Nespeš 8C,10382 Nespeš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80540386557</item>
    </izvorni_sadrzaj>
    <derivirana_varijabla naziv="DomainObject.Predmet.SudioniciListNazivOIB_1">
      <item>, OIB 85821130368</item>
      <item>, OIB 80540386557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F0E75C-BEE3-416B-93D8-C69FC3CBA0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1304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2016-03-29T12:47:00Z</dcterms:created>
  <dc:creator>ilukac</dc:creator>
  <cp:lastModifiedBy>Ivana Rogić</cp:lastModifiedBy>
  <cp:lastPrinted>2016-03-30T07:50:00Z</cp:lastPrinted>
  <dcterms:modified xmlns:xsi="http://www.w3.org/2001/XMLSchema-instance" xsi:type="dcterms:W3CDTF">2016-03-30T07:50:00Z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