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2f3d" w14:paraId="b062f3d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90240D">
        <w:t>218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90240D">
        <w:t xml:space="preserve">KALELARGA </w:t>
      </w:r>
      <w:r w:rsidR="0090240D" w:rsidRPr="00A56DCC">
        <w:t xml:space="preserve">d.o.o., </w:t>
      </w:r>
      <w:r w:rsidR="0090240D">
        <w:t>Zadar</w:t>
      </w:r>
      <w:r w:rsidR="0090240D" w:rsidRPr="00A56DCC">
        <w:t xml:space="preserve">, </w:t>
      </w:r>
      <w:r w:rsidR="0090240D">
        <w:t>Put Nina 134</w:t>
      </w:r>
      <w:r w:rsidR="0090240D" w:rsidRPr="00A56DCC">
        <w:t xml:space="preserve">, OIB: </w:t>
      </w:r>
      <w:r w:rsidR="0090240D">
        <w:t>19405917018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90240D">
        <w:t>Robertu Karinji</w:t>
      </w:r>
      <w:r w:rsidR="0090240D" w:rsidRPr="00A56DCC">
        <w:t xml:space="preserve"> iz </w:t>
      </w:r>
      <w:r w:rsidR="0090240D">
        <w:t>Sali</w:t>
      </w:r>
      <w:r>
        <w:t xml:space="preserve">,  </w:t>
      </w:r>
      <w:r w:rsidR="00733086">
        <w:t>6</w:t>
      </w:r>
      <w:r w:rsidR="00B7471E">
        <w:t xml:space="preserve">. </w:t>
      </w:r>
      <w:r w:rsidR="001F748C">
        <w:t>srpnja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AC15F6">
        <w:rPr>
          <w:b/>
        </w:rPr>
        <w:t>4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AC15F6">
        <w:rPr>
          <w:b/>
        </w:rPr>
        <w:t>rujna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AC15F6">
        <w:rPr>
          <w:b/>
        </w:rPr>
        <w:t>8</w:t>
      </w:r>
      <w:r w:rsidR="00C6393F" w:rsidRPr="00C6393F">
        <w:rPr>
          <w:b/>
        </w:rPr>
        <w:t>,</w:t>
      </w:r>
      <w:r w:rsidR="00AC15F6">
        <w:rPr>
          <w:b/>
        </w:rPr>
        <w:t>2</w:t>
      </w:r>
      <w:r w:rsidR="0090240D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90240D">
        <w:t>Robert Karinja</w:t>
      </w:r>
      <w:r w:rsidR="0090240D" w:rsidRPr="00A56DCC">
        <w:t xml:space="preserve"> iz </w:t>
      </w:r>
      <w:r w:rsidR="0090240D">
        <w:t>Sali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AC15F6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90240D">
        <w:t>Robert Karinja</w:t>
      </w:r>
      <w:r w:rsidR="0090240D" w:rsidRPr="00A56DCC">
        <w:t xml:space="preserve"> iz </w:t>
      </w:r>
      <w:r w:rsidR="0090240D">
        <w:t>Sali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90240D">
        <w:t xml:space="preserve">KALELARGA </w:t>
      </w:r>
      <w:r w:rsidR="0090240D" w:rsidRPr="00A56DCC">
        <w:t xml:space="preserve">d.o.o., </w:t>
      </w:r>
      <w:r w:rsidR="0090240D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AC15F6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F548F">
        <w:t>6</w:t>
      </w:r>
      <w:r w:rsidR="00C6393F">
        <w:t xml:space="preserve"> St-</w:t>
      </w:r>
      <w:r w:rsidR="0090240D">
        <w:t>84</w:t>
      </w:r>
      <w:r w:rsidR="00C6393F">
        <w:t>/</w:t>
      </w:r>
      <w:r w:rsidR="00E3211A">
        <w:t>20</w:t>
      </w:r>
      <w:r w:rsidR="002F548F">
        <w:t>18</w:t>
      </w:r>
      <w:r w:rsidR="00F61541">
        <w:t>-</w:t>
      </w:r>
      <w:r w:rsidR="002F548F">
        <w:t>7</w:t>
      </w:r>
      <w:r w:rsidR="00C6393F">
        <w:t xml:space="preserve"> od </w:t>
      </w:r>
      <w:r w:rsidR="0090240D">
        <w:t>15</w:t>
      </w:r>
      <w:r w:rsidR="00C6393F">
        <w:t xml:space="preserve">. </w:t>
      </w:r>
      <w:r w:rsidR="00AC15F6">
        <w:t>svibnja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733086">
        <w:t>6</w:t>
      </w:r>
      <w:r w:rsidR="00B7471E">
        <w:t xml:space="preserve">. </w:t>
      </w:r>
      <w:r w:rsidR="00AC15F6">
        <w:t>srpnja</w:t>
      </w:r>
      <w:r w:rsidR="00B7471E">
        <w:t xml:space="preserve"> 2018.</w:t>
      </w:r>
    </w:p>
    <w:p w:rsidRDefault="00A576FE" w:rsidP="00A576FE" w:rsidR="00A576FE"/>
    <w:p w:rsidRDefault="00386171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90240D">
        <w:t>Robertu Karinji</w:t>
      </w:r>
      <w:r w:rsidR="0090240D" w:rsidRPr="00A56DCC">
        <w:t xml:space="preserve"> iz </w:t>
      </w:r>
      <w:r w:rsidR="0090240D">
        <w:t>Sali</w:t>
      </w:r>
      <w:r w:rsidR="0090240D" w:rsidRPr="00355932">
        <w:t xml:space="preserve">, </w:t>
      </w:r>
      <w:r w:rsidR="0090240D">
        <w:rPr>
          <w:rFonts w:eastAsiaTheme="minorHAnsi"/>
          <w:lang w:eastAsia="en-US"/>
        </w:rPr>
        <w:t>XI ulica 29</w:t>
      </w:r>
      <w:r w:rsidR="00F80505"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386171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90240D">
      <w:t>218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560C0"/>
    <w:rsid w:val="0016449D"/>
    <w:rsid w:val="00164CB1"/>
    <w:rsid w:val="001713C7"/>
    <w:rsid w:val="0017278F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1F748C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41D6"/>
    <w:rsid w:val="00280133"/>
    <w:rsid w:val="0028521F"/>
    <w:rsid w:val="00285EF8"/>
    <w:rsid w:val="00286427"/>
    <w:rsid w:val="0029646A"/>
    <w:rsid w:val="00296976"/>
    <w:rsid w:val="00297F13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2F54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193F"/>
    <w:rsid w:val="00342B41"/>
    <w:rsid w:val="00346544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86171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0A80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1E4A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3086"/>
    <w:rsid w:val="00736FC6"/>
    <w:rsid w:val="007404E9"/>
    <w:rsid w:val="00740948"/>
    <w:rsid w:val="00741145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240D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4C5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4583F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075F"/>
    <w:rsid w:val="00AB76CD"/>
    <w:rsid w:val="00AB7CD3"/>
    <w:rsid w:val="00AC15F6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180B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546A3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4687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1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1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1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1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1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1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1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1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KALELARGA d.o.o. za turizam i usluge</izvorni_sadrzaj>
    <derivirana_varijabla naziv="DomainObject.Predmet.ProtustrankaFormated_1">  KALELARGA d.o.o. za turizam i usluge</derivirana_varijabla>
  </DomainObject.Predmet.ProtustrankaFormated>
  <DomainObject.Predmet.ProtustrankaFormatedOIB>
    <izvorni_sadrzaj>  KALELARGA d.o.o. za turizam i usluge, OIB 19405917018</izvorni_sadrzaj>
    <derivirana_varijabla naziv="DomainObject.Predmet.ProtustrankaFormatedOIB_1">  KALELARGA d.o.o. za turizam i usluge, OIB 19405917018</derivirana_varijabla>
  </DomainObject.Predmet.ProtustrankaFormatedOIB>
  <DomainObject.Predmet.ProtustrankaFormatedWithAdress>
    <izvorni_sadrzaj> KALELARGA d.o.o. za turizam i usluge, Put Nina 134, 23000 Zadar</izvorni_sadrzaj>
    <derivirana_varijabla naziv="DomainObject.Predmet.ProtustrankaFormatedWithAdress_1"> KALELARGA d.o.o. za turizam i usluge, Put Nina 134, 23000 Zadar</derivirana_varijabla>
  </DomainObject.Predmet.ProtustrankaFormatedWithAdress>
  <DomainObject.Predmet.ProtustrankaFormatedWithAdressOIB>
    <izvorni_sadrzaj> KALELARGA d.o.o. za turizam i usluge, OIB 19405917018, Put Nina 134, 23000 Zadar</izvorni_sadrzaj>
    <derivirana_varijabla naziv="DomainObject.Predmet.ProtustrankaFormatedWithAdressOIB_1"> KALELARGA d.o.o. za turizam i usluge, OIB 19405917018, Put Nina 134, 23000 Zadar</derivirana_varijabla>
  </DomainObject.Predmet.ProtustrankaFormatedWithAdressOIB>
  <DomainObject.Predmet.ProtustrankaWithAdress>
    <izvorni_sadrzaj>KALELARGA d.o.o. za turizam i usluge Put Nina 134, 23000 Zadar</izvorni_sadrzaj>
    <derivirana_varijabla naziv="DomainObject.Predmet.ProtustrankaWithAdress_1">KALELARGA d.o.o. za turizam i usluge Put Nina 134, 23000 Zadar</derivirana_varijabla>
  </DomainObject.Predmet.ProtustrankaWithAdress>
  <DomainObject.Predmet.ProtustrankaWithAdressOIB>
    <izvorni_sadrzaj>KALELARGA d.o.o. za turizam i usluge, OIB 19405917018, Put Nina 134, 23000 Zadar</izvorni_sadrzaj>
    <derivirana_varijabla naziv="DomainObject.Predmet.ProtustrankaWithAdressOIB_1">KALELARGA d.o.o. za turizam i usluge, OIB 19405917018, Put Nina 134, 23000 Zadar</derivirana_varijabla>
  </DomainObject.Predmet.ProtustrankaWithAdressOIB>
  <DomainObject.Predmet.ProtustrankaNazivFormated>
    <izvorni_sadrzaj>KALELARGA d.o.o. za turizam i usluge</izvorni_sadrzaj>
    <derivirana_varijabla naziv="DomainObject.Predmet.ProtustrankaNazivFormated_1">KALELARGA d.o.o. za turizam i usluge</derivirana_varijabla>
  </DomainObject.Predmet.ProtustrankaNazivFormated>
  <DomainObject.Predmet.ProtustrankaNazivFormatedOIB>
    <izvorni_sadrzaj>KALELARGA d.o.o. za turizam i usluge, OIB 19405917018</izvorni_sadrzaj>
    <derivirana_varijabla naziv="DomainObject.Predmet.ProtustrankaNazivFormatedOIB_1">KALELARGA d.o.o. za turizam i usluge, OIB 19405917018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KALELARGA d.o.o. za turizam i usluge</item>
    </izvorni_sadrzaj>
    <derivirana_varijabla naziv="DomainObject.Predmet.ProtuStrankaListFormated_1">
      <item>KALELARGA d.o.o. za turizam i usluge</item>
    </derivirana_varijabla>
  </DomainObject.Predmet.ProtuStrankaListFormated>
  <DomainObject.Predmet.ProtuStrankaListFormatedOIB>
    <izvorni_sadrzaj>
      <item>KALELARGA d.o.o. za turizam i usluge, OIB 19405917018</item>
    </izvorni_sadrzaj>
    <derivirana_varijabla naziv="DomainObject.Predmet.ProtuStrankaListFormatedOIB_1">
      <item>KALELARGA d.o.o. za turizam i usluge, OIB 19405917018</item>
    </derivirana_varijabla>
  </DomainObject.Predmet.ProtuStrankaListFormatedOIB>
  <DomainObject.Predmet.ProtuStrankaListFormatedWithAdress>
    <izvorni_sadrzaj>
      <item>KALELARGA d.o.o. za turizam i usluge, Put Nina 134, 23000 Zadar</item>
    </izvorni_sadrzaj>
    <derivirana_varijabla naziv="DomainObject.Predmet.ProtuStrankaListFormatedWithAdress_1">
      <item>KALELARGA d.o.o. za turizam i usluge, Put Nina 134, 23000 Zadar</item>
    </derivirana_varijabla>
  </DomainObject.Predmet.ProtuStrankaListFormatedWithAdress>
  <DomainObject.Predmet.ProtuStrankaListFormatedWithAdressOIB>
    <izvorni_sadrzaj>
      <item>KALELARGA d.o.o. za turizam i usluge, OIB 19405917018, Put Nina 134, 23000 Zadar</item>
    </izvorni_sadrzaj>
    <derivirana_varijabla naziv="DomainObject.Predmet.ProtuStrankaListFormatedWithAdressOIB_1">
      <item>KALELARGA d.o.o. za turizam i usluge, OIB 19405917018, Put Nina 134, 23000 Zadar</item>
    </derivirana_varijabla>
  </DomainObject.Predmet.ProtuStrankaListFormatedWithAdressOIB>
  <DomainObject.Predmet.ProtuStrankaListNazivFormated>
    <izvorni_sadrzaj>
      <item>KALELARGA d.o.o. za turizam i usluge</item>
    </izvorni_sadrzaj>
    <derivirana_varijabla naziv="DomainObject.Predmet.ProtuStrankaListNazivFormated_1">
      <item>KALELARGA d.o.o. za turizam i usluge</item>
    </derivirana_varijabla>
  </DomainObject.Predmet.ProtuStrankaListNazivFormated>
  <DomainObject.Predmet.ProtuStrankaListNazivFormatedOIB>
    <izvorni_sadrzaj>
      <item>KALELARGA d.o.o. za turizam i usluge, OIB 19405917018</item>
    </izvorni_sadrzaj>
    <derivirana_varijabla naziv="DomainObject.Predmet.ProtuStrankaListNazivFormatedOIB_1">
      <item>KALELARGA d.o.o. za turizam i usluge, OIB 19405917018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KALELARGA d.o.o. za turizam i usluge</izvorni_sadrzaj>
    <derivirana_varijabla naziv="DomainObject.Predmet.ProtustrankaIDrugi_1">KALELARGA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KALELARGA d.o.o. za turizam i usluge, OIB 19405917018, Put Nina 134, 23000 Zadar</izvorni_sadrzaj>
    <derivirana_varijabla naziv="DomainObject.Predmet.ProtustrankaIDrugiAdressOIB_1">KALELARGA d.o.o. za turizam i usluge, OIB 19405917018, Put Nina 134,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KALELARGA d.o.o. za turizam i usluge</item>
      <item>FINA</item>
    </izvorni_sadrzaj>
    <derivirana_varijabla naziv="DomainObject.Predmet.SudioniciListNaziv_1">
      <item>KALELARGA d.o.o. za turizam i usluge</item>
      <item>FINA</item>
    </derivirana_varijabla>
  </DomainObject.Predmet.SudioniciListNaziv>
  <DomainObject.Predmet.SudioniciListAdressOIB>
    <izvorni_sadrzaj>
      <item>KALELARGA d.o.o. za turizam i usluge, OIB 19405917018, Put Nina 134,23000 Zadar</item>
      <item>FINA, OIB 85821130368</item>
    </izvorni_sadrzaj>
    <derivirana_varijabla naziv="DomainObject.Predmet.SudioniciListAdressOIB_1">
      <item>KALELARGA d.o.o. za turizam i usluge, OIB 19405917018, Put Nina 134,23000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19405917018</item>
      <item>, OIB 85821130368</item>
    </izvorni_sadrzaj>
    <derivirana_varijabla naziv="DomainObject.Predmet.SudioniciListNazivOIB_1">
      <item>, OIB 19405917018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38F2C-2ABA-426C-96BA-757ACD281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2552</properties:Characters>
  <properties:Lines>79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2018-07-06T05:35:00Z</dcterms:created>
  <dc:creator>Administrator</dc:creator>
  <cp:lastModifiedBy>Ante Rubelj</cp:lastModifiedBy>
  <cp:lastPrinted>2018-07-06T08:50:00Z</cp:lastPrinted>
  <dcterms:modified xmlns:xsi="http://www.w3.org/2001/XMLSchema-instance" xsi:type="dcterms:W3CDTF">2018-07-06T08:51:00Z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(1St-218-18-2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