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52cb" w14:paraId="ce252cb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B14925" w:rsidRPr="00B14925">
        <w:t>KONZALTING ALPE - ADRIA d.o.o. Buje</w:t>
      </w:r>
      <w:r w:rsidR="00B14925">
        <w:t xml:space="preserve">, Ulica Vladimira Nazora 24, OIB: </w:t>
      </w:r>
      <w:r w:rsidR="00B14925" w:rsidRPr="00B14925">
        <w:t>01436546219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AD0F6F" w:rsidRPr="00B14925">
        <w:t>KONZALTING ALPE - ADRIA d.o.o. Buje</w:t>
      </w:r>
      <w:r w:rsidR="00AD0F6F">
        <w:t xml:space="preserve">, Ulica Vladimira Nazora 24, OIB: </w:t>
      </w:r>
      <w:r w:rsidR="00AD0F6F" w:rsidRPr="00B14925">
        <w:t>01436546219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BC4144">
        <w:rPr>
          <w:b/>
          <w:lang w:val="pl-PL"/>
        </w:rPr>
        <w:t>2</w:t>
      </w:r>
      <w:r w:rsidR="00B17BB5" w:rsidRPr="0077472A">
        <w:rPr>
          <w:b/>
          <w:lang w:val="pl-PL"/>
        </w:rPr>
        <w:t xml:space="preserve">. </w:t>
      </w:r>
      <w:r w:rsidR="00BC4144">
        <w:rPr>
          <w:b/>
          <w:lang w:val="pl-PL"/>
        </w:rPr>
        <w:t>studenog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90BC4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FD2FCE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AD0F6F" w:rsidRPr="00B14925">
        <w:t>KONZALTING ALPE - ADRIA d.o.o. Buje</w:t>
      </w:r>
      <w:r w:rsidR="00AD0F6F">
        <w:t xml:space="preserve">, Ulica Vladimira Nazora 24, OIB: </w:t>
      </w:r>
      <w:r w:rsidR="00AD0F6F" w:rsidRPr="00B14925">
        <w:t>01436546219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AD0F6F">
        <w:rPr>
          <w:lang w:val="sv-SE"/>
        </w:rPr>
        <w:t>Miroslav Đula, Slovenija, Bled, Rečiška 6.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D0F6F">
        <w:rPr>
          <w:lang w:val="sv-SE"/>
        </w:rPr>
        <w:t>Miroslav Đula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D0F6F">
        <w:rPr>
          <w:lang w:val="sv-SE"/>
        </w:rPr>
        <w:t>Miroslavu Đuli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AD0F6F">
        <w:rPr>
          <w:lang w:val="sv-SE"/>
        </w:rPr>
        <w:t xml:space="preserve">SS Buje,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22446C">
        <w:t>22</w:t>
      </w:r>
      <w:r w:rsidR="003E00AF" w:rsidRPr="0077472A">
        <w:t xml:space="preserve">. </w:t>
      </w:r>
      <w:r w:rsidR="00A02823">
        <w:t>rujna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583000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AD0F6F" w:rsidRPr="00B14925">
        <w:t>KONZALTING ALPE - ADRIA d.o.o. Buje</w:t>
      </w:r>
      <w:r w:rsidR="00AD0F6F">
        <w:t xml:space="preserve">, Ulica Vladimira Nazora 24, OIB: </w:t>
      </w:r>
      <w:r w:rsidR="00AD0F6F" w:rsidRPr="00B14925">
        <w:t>01436546219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22446C">
        <w:rPr>
          <w:lang w:val="sv-SE"/>
        </w:rPr>
        <w:t>Miroslav Đula, Slovenija, Bled, Rečiška 6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22446C">
        <w:rPr>
          <w:lang w:val="sv-SE"/>
        </w:rPr>
        <w:t xml:space="preserve">SS Buje, </w:t>
      </w:r>
      <w:r w:rsidRPr="0077472A">
        <w:rPr>
          <w:lang w:val="sv-SE"/>
        </w:rPr>
        <w:t>z.</w:t>
      </w:r>
      <w:r w:rsidR="00DD48A9">
        <w:rPr>
          <w:lang w:val="sv-SE"/>
        </w:rPr>
        <w:t xml:space="preserve"> </w:t>
      </w:r>
      <w:r w:rsidRPr="0077472A">
        <w:rPr>
          <w:lang w:val="sv-SE"/>
        </w:rPr>
        <w:t>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DDF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B14925">
          <w:t>Posl. broj: 4 St-1013/2016-3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B14925">
      <w:t>1013/2016-3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18E"/>
    <w:rsid w:val="00035235"/>
    <w:rsid w:val="00036ADB"/>
    <w:rsid w:val="00054F92"/>
    <w:rsid w:val="00055A13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46C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A1467"/>
    <w:rsid w:val="003B74B1"/>
    <w:rsid w:val="003D112F"/>
    <w:rsid w:val="003E00AF"/>
    <w:rsid w:val="003E60F9"/>
    <w:rsid w:val="003F265C"/>
    <w:rsid w:val="003F4CA6"/>
    <w:rsid w:val="00435808"/>
    <w:rsid w:val="0044039B"/>
    <w:rsid w:val="004804E9"/>
    <w:rsid w:val="00481920"/>
    <w:rsid w:val="00485407"/>
    <w:rsid w:val="004925BA"/>
    <w:rsid w:val="004977C6"/>
    <w:rsid w:val="004B0907"/>
    <w:rsid w:val="004B6919"/>
    <w:rsid w:val="004C2DDF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83000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3080B"/>
    <w:rsid w:val="00630C62"/>
    <w:rsid w:val="00633FE7"/>
    <w:rsid w:val="006341D4"/>
    <w:rsid w:val="006663D6"/>
    <w:rsid w:val="006706ED"/>
    <w:rsid w:val="00672A0C"/>
    <w:rsid w:val="006841D7"/>
    <w:rsid w:val="00693F0F"/>
    <w:rsid w:val="00694363"/>
    <w:rsid w:val="006A66C3"/>
    <w:rsid w:val="006A66F2"/>
    <w:rsid w:val="006A71CF"/>
    <w:rsid w:val="006B3C3E"/>
    <w:rsid w:val="006B4B12"/>
    <w:rsid w:val="006B7120"/>
    <w:rsid w:val="006C0F66"/>
    <w:rsid w:val="006F3AA2"/>
    <w:rsid w:val="00704476"/>
    <w:rsid w:val="007104B9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8473D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A02823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0F6F"/>
    <w:rsid w:val="00AD57E9"/>
    <w:rsid w:val="00AF4620"/>
    <w:rsid w:val="00AF47B8"/>
    <w:rsid w:val="00B000DF"/>
    <w:rsid w:val="00B03B42"/>
    <w:rsid w:val="00B0683D"/>
    <w:rsid w:val="00B14925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C4144"/>
    <w:rsid w:val="00BD192E"/>
    <w:rsid w:val="00BE2CDA"/>
    <w:rsid w:val="00BE6E6A"/>
    <w:rsid w:val="00C077AD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D483B"/>
    <w:rsid w:val="00DD48A9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5ED8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0FA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D2FCE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St-1013/2016-3</izvorni_sadrzaj>
    <derivirana_varijabla naziv="DomainObject.Oznaka_1">St-1013/2016-3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 ALPE - ADRIA d.o.o. Buje</izvorni_sadrzaj>
    <derivirana_varijabla naziv="DomainObject.Predmet.ProtustrankaFormated_1">  KONZALTING ALPE - ADRIA d.o.o. Buje</derivirana_varijabla>
  </DomainObject.Predmet.ProtustrankaFormated>
  <DomainObject.Predmet.ProtustrankaFormatedOIB>
    <izvorni_sadrzaj>  KONZALTING ALPE - ADRIA d.o.o. Buje, OIB 01436546219</izvorni_sadrzaj>
    <derivirana_varijabla naziv="DomainObject.Predmet.ProtustrankaFormatedOIB_1">  KONZALTING ALPE - ADRIA d.o.o. Buje, OIB 01436546219</derivirana_varijabla>
  </DomainObject.Predmet.ProtustrankaFormatedOIB>
  <DomainObject.Predmet.ProtustrankaFormatedWithAdress>
    <izvorni_sadrzaj> KONZALTING ALPE - ADRIA d.o.o. Buje, Ulica Vladimira Nazora 24, 52460 Buje</izvorni_sadrzaj>
    <derivirana_varijabla naziv="DomainObject.Predmet.ProtustrankaFormatedWithAdress_1"> KONZALTING ALPE - ADRIA d.o.o. Buje, Ulica Vladimira Nazora 24, 52460 Buje</derivirana_varijabla>
  </DomainObject.Predmet.ProtustrankaFormatedWithAdress>
  <DomainObject.Predmet.ProtustrankaFormatedWithAdressOIB>
    <izvorni_sadrzaj> KONZALTING ALPE - ADRIA d.o.o. Buje, OIB 01436546219, Ulica Vladimira Nazora 24, 52460 Buje</izvorni_sadrzaj>
    <derivirana_varijabla naziv="DomainObject.Predmet.ProtustrankaFormatedWithAdressOIB_1"> KONZALTING ALPE - ADRIA d.o.o. Buje, OIB 01436546219, Ulica Vladimira Nazora 24, 52460 Buje</derivirana_varijabla>
  </DomainObject.Predmet.ProtustrankaFormatedWithAdressOIB>
  <DomainObject.Predmet.ProtustrankaWithAdress>
    <izvorni_sadrzaj>KONZALTING ALPE - ADRIA d.o.o. Buje Ulica Vladimira Nazora 24, 52460 Buje</izvorni_sadrzaj>
    <derivirana_varijabla naziv="DomainObject.Predmet.ProtustrankaWithAdress_1">KONZALTING ALPE - ADRIA d.o.o. Buje Ulica Vladimira Nazora 24, 52460 Buje</derivirana_varijabla>
  </DomainObject.Predmet.ProtustrankaWithAdress>
  <DomainObject.Predmet.ProtustrankaWithAdressOIB>
    <izvorni_sadrzaj>KONZALTING ALPE - ADRIA d.o.o. Buje, OIB 01436546219, Ulica Vladimira Nazora 24, 52460 Buje</izvorni_sadrzaj>
    <derivirana_varijabla naziv="DomainObject.Predmet.ProtustrankaWithAdressOIB_1">KONZALTING ALPE - ADRIA d.o.o. Buje, OIB 01436546219, Ulica Vladimira Nazora 24, 52460 Buje</derivirana_varijabla>
  </DomainObject.Predmet.ProtustrankaWithAdressOIB>
  <DomainObject.Predmet.ProtustrankaNazivFormated>
    <izvorni_sadrzaj>KONZALTING ALPE - ADRIA d.o.o. Buje</izvorni_sadrzaj>
    <derivirana_varijabla naziv="DomainObject.Predmet.ProtustrankaNazivFormated_1">KONZALTING ALPE - ADRIA d.o.o. Buje</derivirana_varijabla>
  </DomainObject.Predmet.ProtustrankaNazivFormated>
  <DomainObject.Predmet.ProtustrankaNazivFormatedOIB>
    <izvorni_sadrzaj>KONZALTING ALPE - ADRIA d.o.o. Buje, OIB 01436546219</izvorni_sadrzaj>
    <derivirana_varijabla naziv="DomainObject.Predmet.ProtustrankaNazivFormatedOIB_1">KONZALTING ALPE - ADRIA d.o.o. Buje, OIB 01436546219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13257.09</izvorni_sadrzaj>
    <derivirana_varijabla naziv="DomainObject.Predmet.TrenutnaVrijednost_1">13257.09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KONZALTING ALPE - ADRIA d.o.o. Buje</item>
    </izvorni_sadrzaj>
    <derivirana_varijabla naziv="DomainObject.Predmet.ProtuStrankaListFormated_1">
      <item>KONZALTING ALPE - ADRIA d.o.o. Buje</item>
    </derivirana_varijabla>
  </DomainObject.Predmet.ProtuStrankaListFormated>
  <DomainObject.Predmet.ProtuStrankaListFormatedOIB>
    <izvorni_sadrzaj>
      <item>KONZALTING ALPE - ADRIA d.o.o. Buje, OIB 01436546219</item>
    </izvorni_sadrzaj>
    <derivirana_varijabla naziv="DomainObject.Predmet.ProtuStrankaListFormatedOIB_1">
      <item>KONZALTING ALPE - ADRIA d.o.o. Buje, OIB 01436546219</item>
    </derivirana_varijabla>
  </DomainObject.Predmet.ProtuStrankaListFormatedOIB>
  <DomainObject.Predmet.ProtuStrankaListFormatedWithAdress>
    <izvorni_sadrzaj>
      <item>KONZALTING ALPE - ADRIA d.o.o. Buje, Ulica Vladimira Nazora 24, 52460 Buje</item>
    </izvorni_sadrzaj>
    <derivirana_varijabla naziv="DomainObject.Predmet.ProtuStrankaListFormatedWithAdress_1">
      <item>KONZALTING ALPE - ADRIA d.o.o. Buje, Ulica Vladimira Nazora 24, 52460 Buje</item>
    </derivirana_varijabla>
  </DomainObject.Predmet.ProtuStrankaListFormatedWithAdress>
  <DomainObject.Predmet.ProtuStrankaListFormatedWithAdressOIB>
    <izvorni_sadrzaj>
      <item>KONZALTING ALPE - ADRIA d.o.o. Buje, OIB 01436546219, Ulica Vladimira Nazora 24, 52460 Buje</item>
    </izvorni_sadrzaj>
    <derivirana_varijabla naziv="DomainObject.Predmet.ProtuStrankaListFormatedWithAdressOIB_1">
      <item>KONZALTING ALPE - ADRIA d.o.o. Buje, OIB 01436546219, Ulica Vladimira Nazora 24, 52460 Buje</item>
    </derivirana_varijabla>
  </DomainObject.Predmet.ProtuStrankaListFormatedWithAdressOIB>
  <DomainObject.Predmet.ProtuStrankaListNazivFormated>
    <izvorni_sadrzaj>
      <item>KONZALTING ALPE - ADRIA d.o.o. Buje</item>
    </izvorni_sadrzaj>
    <derivirana_varijabla naziv="DomainObject.Predmet.ProtuStrankaListNazivFormated_1">
      <item>KONZALTING ALPE - ADRIA d.o.o. Buje</item>
    </derivirana_varijabla>
  </DomainObject.Predmet.ProtuStrankaListNazivFormated>
  <DomainObject.Predmet.ProtuStrankaListNazivFormatedOIB>
    <izvorni_sadrzaj>
      <item>KONZALTING ALPE - ADRIA d.o.o. Buje, OIB 01436546219</item>
    </izvorni_sadrzaj>
    <derivirana_varijabla naziv="DomainObject.Predmet.ProtuStrankaListNazivFormatedOIB_1">
      <item>KONZALTING ALPE - ADRIA d.o.o. Buje, OIB 01436546219</item>
    </derivirana_varijabla>
  </DomainObject.Predmet.ProtuStrankaListNazivFormatedOIB>
  <DomainObject.Predmet.OstaliListFormated>
    <izvorni_sadrzaj>
      <item>Miroslav Đula</item>
    </izvorni_sadrzaj>
    <derivirana_varijabla naziv="DomainObject.Predmet.OstaliListFormated_1">
      <item>Miroslav Đula</item>
    </derivirana_varijabla>
  </DomainObject.Predmet.OstaliListFormated>
  <DomainObject.Predmet.OstaliListFormatedOIB>
    <izvorni_sadrzaj>
      <item>Miroslav Đula, OIB 78790053057</item>
    </izvorni_sadrzaj>
    <derivirana_varijabla naziv="DomainObject.Predmet.OstaliListFormatedOIB_1">
      <item>Miroslav Đula, OIB 78790053057</item>
    </derivirana_varijabla>
  </DomainObject.Predmet.OstaliListFormatedOIB>
  <DomainObject.Predmet.OstaliListFormatedWithAdress>
    <izvorni_sadrzaj>
      <item>Miroslav Đula, Rečiška 6, Bled</item>
    </izvorni_sadrzaj>
    <derivirana_varijabla naziv="DomainObject.Predmet.OstaliListFormatedWithAdress_1">
      <item>Miroslav Đula, Rečiška 6, Bled</item>
    </derivirana_varijabla>
  </DomainObject.Predmet.OstaliListFormatedWithAdress>
  <DomainObject.Predmet.OstaliListFormatedWithAdressOIB>
    <izvorni_sadrzaj>
      <item>Miroslav Đula, OIB 78790053057, Rečiška 6, Bled</item>
    </izvorni_sadrzaj>
    <derivirana_varijabla naziv="DomainObject.Predmet.OstaliListFormatedWithAdressOIB_1">
      <item>Miroslav Đula, OIB 78790053057, Rečiška 6, Bled</item>
    </derivirana_varijabla>
  </DomainObject.Predmet.OstaliListFormatedWithAdressOIB>
  <DomainObject.Predmet.OstaliListNazivFormated>
    <izvorni_sadrzaj>
      <item>Miroslav Đula</item>
    </izvorni_sadrzaj>
    <derivirana_varijabla naziv="DomainObject.Predmet.OstaliListNazivFormated_1">
      <item>Miroslav Đula</item>
    </derivirana_varijabla>
  </DomainObject.Predmet.OstaliListNazivFormated>
  <DomainObject.Predmet.OstaliListNazivFormatedOIB>
    <izvorni_sadrzaj>
      <item>Miroslav Đula, OIB 78790053057</item>
    </izvorni_sadrzaj>
    <derivirana_varijabla naziv="DomainObject.Predmet.OstaliListNazivFormatedOIB_1">
      <item>Miroslav Đula, OIB 78790053057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St-1013/2016-3</izvorni_sadrzaj>
    <derivirana_varijabla naziv="DomainObject.PoslovniBrojDokumenta_1">St-1013/2016-3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KONZALTING ALPE - ADRIA d.o.o. Buje</izvorni_sadrzaj>
    <derivirana_varijabla naziv="DomainObject.Predmet.ProtustrankaIDrugi_1">KONZALTING ALPE - ADRIA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KONZALTING ALPE - ADRIA d.o.o. Buje, OIB 01436546219, Ulica Vladimira Nazora 24, 52460 Buje</izvorni_sadrzaj>
    <derivirana_varijabla naziv="DomainObject.Predmet.ProtustrankaIDrugiAdressOIB_1">KONZALTING ALPE - ADRIA d.o.o. Buje, OIB 01436546219, Ulica Vladimira Nazora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KONZALTING ALPE - ADRIA d.o.o. Buje</item>
      <item>Miroslav Đula</item>
    </izvorni_sadrzaj>
    <derivirana_varijabla naziv="DomainObject.Predmet.SudioniciListNaziv_1">
      <item>FINANCIJSKA AGENCIJA, RC RIJEKA, PODRUŽNICA PULA, PULA</item>
      <item>KONZALTING ALPE - ADRIA d.o.o. Buje</item>
      <item>Miroslav Đula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izvorni_sadrzaj>
    <derivirana_varijabla naziv="DomainObject.Predmet.SudioniciListAdressOIB_1"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01436546219</item>
      <item>, OIB 78790053057</item>
    </izvorni_sadrzaj>
    <derivirana_varijabla naziv="DomainObject.Predmet.SudioniciListNazivOIB_1">
      <item>, OIB 85821130368</item>
      <item>, OIB 01436546219</item>
      <item>, OIB 78790053057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30606-4215-4380-BEAF-166BFF696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3320</properties:Characters>
  <properties:Lines>88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2016-09-22T10:09:00Z</dcterms:created>
  <dc:creator>Jasmina Matika</dc:creator>
  <cp:lastModifiedBy>Sanja Prodan</cp:lastModifiedBy>
  <cp:lastPrinted>2016-09-22T10:16:00Z</cp:lastPrinted>
  <dcterms:modified xmlns:xsi="http://www.w3.org/2001/XMLSchema-instance" xsi:type="dcterms:W3CDTF">2016-09-22T10:19:00Z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St-1013/2016-3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