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fe687" w14:paraId="73fe687" w:rsidRDefault="00A361F5" w:rsidP="00A361F5" w:rsidR="00A361F5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        </w:t>
      </w:r>
      <w:r>
        <w:rPr>
          <w:noProof/>
          <w:sz w:val="22"/>
          <w:szCs w:val="22"/>
        </w:rPr>
        <w:drawing>
          <wp:inline distR="0" distL="0" distB="0" distT="0">
            <wp:extent cy="668655" cx="60071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655" cx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61F5" w:rsidP="00A361F5" w:rsidR="00A361F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REPUBLIKA HRVATSKA</w:t>
      </w:r>
    </w:p>
    <w:p w:rsidRDefault="00A361F5" w:rsidP="00A361F5" w:rsidR="00A361F5">
      <w:pPr>
        <w:jc w:val="both"/>
        <w:rPr>
          <w:sz w:val="22"/>
          <w:szCs w:val="22"/>
        </w:rPr>
      </w:pPr>
      <w:r>
        <w:rPr>
          <w:sz w:val="22"/>
          <w:szCs w:val="22"/>
        </w:rPr>
        <w:t>TRGOVAČKI SUD U PAZINU</w:t>
      </w:r>
    </w:p>
    <w:p w:rsidRDefault="00A361F5" w:rsidP="00A361F5" w:rsidR="00A361F5">
      <w:pPr>
        <w:rPr>
          <w:sz w:val="22"/>
          <w:szCs w:val="22"/>
        </w:rPr>
      </w:pPr>
      <w:r>
        <w:rPr>
          <w:sz w:val="22"/>
          <w:szCs w:val="22"/>
        </w:rPr>
        <w:t xml:space="preserve">           Pazin, </w:t>
      </w:r>
      <w:proofErr w:type="spellStart"/>
      <w:r>
        <w:rPr>
          <w:sz w:val="22"/>
          <w:szCs w:val="22"/>
        </w:rPr>
        <w:t>Dršćevka</w:t>
      </w:r>
      <w:proofErr w:type="spellEnd"/>
      <w:r>
        <w:rPr>
          <w:sz w:val="22"/>
          <w:szCs w:val="22"/>
        </w:rPr>
        <w:t xml:space="preserve"> 1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A361F5" w:rsidP="00A361F5" w:rsidR="00A361F5">
      <w:pPr>
        <w:rPr>
          <w:sz w:val="22"/>
          <w:szCs w:val="22"/>
        </w:rPr>
      </w:pPr>
    </w:p>
    <w:p w:rsidRDefault="00A361F5" w:rsidP="00A361F5" w:rsidR="00A361F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dužnik:</w:t>
      </w:r>
    </w:p>
    <w:p w:rsidRDefault="00D04DAC" w:rsidP="00A361F5" w:rsidR="00A361F5">
      <w:pPr>
        <w:jc w:val="center"/>
      </w:pPr>
      <w:r w:rsidRPr="00046B01">
        <w:t xml:space="preserve">ISTO Industrogradnja d.o.o. </w:t>
      </w:r>
      <w:proofErr w:type="spellStart"/>
      <w:r w:rsidRPr="00046B01">
        <w:t>Krnica</w:t>
      </w:r>
      <w:proofErr w:type="spellEnd"/>
      <w:r w:rsidRPr="00046B01">
        <w:t>, Duga Uvala 1, OIB: 01629444750</w:t>
      </w:r>
    </w:p>
    <w:p w:rsidRDefault="000014E8" w:rsidR="000014E8">
      <w:pPr>
        <w:rPr>
          <w:b/>
          <w:sz w:val="22"/>
          <w:szCs w:val="22"/>
        </w:rPr>
      </w:pPr>
    </w:p>
    <w:p w:rsidRDefault="00A361F5" w:rsidP="00A361F5" w:rsidR="00A361F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TABLICA ISPITANIH TRAŽBINA</w:t>
      </w:r>
    </w:p>
    <w:tbl>
      <w:tblPr>
        <w:tblStyle w:val="Reetkatablice"/>
        <w:tblW w:type="dxa" w:w="14220"/>
        <w:tblLayout w:type="fixed"/>
        <w:tblLook w:val="04A0" w:noVBand="1" w:noHBand="0" w:lastColumn="0" w:firstColumn="1" w:lastRow="0" w:firstRow="1"/>
      </w:tblPr>
      <w:tblGrid>
        <w:gridCol w:w="817"/>
        <w:gridCol w:w="2126"/>
        <w:gridCol w:w="1588"/>
        <w:gridCol w:w="209"/>
        <w:gridCol w:w="1351"/>
        <w:gridCol w:w="1701"/>
        <w:gridCol w:w="1688"/>
        <w:gridCol w:w="13"/>
        <w:gridCol w:w="1559"/>
        <w:gridCol w:w="3090"/>
        <w:gridCol w:w="78"/>
      </w:tblGrid>
      <w:tr w:rsidTr="00D04DAC" w:rsidR="00A361F5" w:rsidRPr="006F11D5">
        <w:trPr>
          <w:gridAfter w:val="1"/>
          <w:wAfter w:type="dxa" w:w="78"/>
          <w:trHeight w:val="795"/>
        </w:trPr>
        <w:tc>
          <w:tcPr>
            <w:tcW w:type="dxa" w:w="817"/>
            <w:hideMark/>
          </w:tcPr>
          <w:p w:rsidRDefault="00A361F5" w:rsidP="006F11D5" w:rsidR="00A361F5" w:rsidRPr="006F11D5">
            <w:pPr>
              <w:jc w:val="center"/>
              <w:rPr>
                <w:bCs/>
                <w:sz w:val="22"/>
                <w:szCs w:val="22"/>
              </w:rPr>
            </w:pPr>
            <w:r w:rsidRPr="006F11D5">
              <w:rPr>
                <w:bCs/>
                <w:sz w:val="22"/>
                <w:szCs w:val="22"/>
              </w:rPr>
              <w:t>Redni broj</w:t>
            </w:r>
          </w:p>
        </w:tc>
        <w:tc>
          <w:tcPr>
            <w:tcW w:type="dxa" w:w="2126"/>
            <w:hideMark/>
          </w:tcPr>
          <w:p w:rsidRDefault="00A361F5" w:rsidP="006F11D5" w:rsidR="00A361F5" w:rsidRPr="006F11D5">
            <w:pPr>
              <w:jc w:val="center"/>
              <w:rPr>
                <w:bCs/>
                <w:sz w:val="22"/>
                <w:szCs w:val="22"/>
              </w:rPr>
            </w:pPr>
            <w:r w:rsidRPr="006F11D5">
              <w:rPr>
                <w:bCs/>
                <w:sz w:val="22"/>
                <w:szCs w:val="22"/>
              </w:rPr>
              <w:t>Ime i prezime / Naziv vjerovnika</w:t>
            </w:r>
          </w:p>
        </w:tc>
        <w:tc>
          <w:tcPr>
            <w:tcW w:type="dxa" w:w="1588"/>
            <w:hideMark/>
          </w:tcPr>
          <w:p w:rsidRDefault="00A361F5" w:rsidP="006F11D5" w:rsidR="00A361F5" w:rsidRPr="006F11D5">
            <w:pPr>
              <w:jc w:val="center"/>
              <w:rPr>
                <w:bCs/>
                <w:sz w:val="22"/>
                <w:szCs w:val="22"/>
              </w:rPr>
            </w:pPr>
            <w:r w:rsidRPr="006F11D5">
              <w:rPr>
                <w:bCs/>
                <w:sz w:val="22"/>
                <w:szCs w:val="22"/>
              </w:rPr>
              <w:t>OIB vjerovnika</w:t>
            </w:r>
          </w:p>
        </w:tc>
        <w:tc>
          <w:tcPr>
            <w:tcW w:type="dxa" w:w="1560"/>
            <w:gridSpan w:val="2"/>
            <w:hideMark/>
          </w:tcPr>
          <w:p w:rsidRDefault="00A361F5" w:rsidP="006F11D5" w:rsidR="00A361F5" w:rsidRPr="006F11D5">
            <w:pPr>
              <w:jc w:val="center"/>
              <w:rPr>
                <w:bCs/>
                <w:sz w:val="22"/>
                <w:szCs w:val="22"/>
              </w:rPr>
            </w:pPr>
            <w:r w:rsidRPr="006F11D5">
              <w:rPr>
                <w:bCs/>
                <w:sz w:val="22"/>
                <w:szCs w:val="22"/>
              </w:rPr>
              <w:t>Adresa vjerovnika</w:t>
            </w:r>
          </w:p>
        </w:tc>
        <w:tc>
          <w:tcPr>
            <w:tcW w:type="dxa" w:w="1701"/>
            <w:hideMark/>
          </w:tcPr>
          <w:p w:rsidRDefault="00A361F5" w:rsidP="006F11D5" w:rsidR="00A361F5" w:rsidRPr="006F11D5">
            <w:pPr>
              <w:jc w:val="center"/>
              <w:rPr>
                <w:bCs/>
                <w:sz w:val="22"/>
                <w:szCs w:val="22"/>
              </w:rPr>
            </w:pPr>
            <w:r w:rsidRPr="006F11D5">
              <w:rPr>
                <w:bCs/>
                <w:sz w:val="22"/>
                <w:szCs w:val="22"/>
              </w:rPr>
              <w:t>Iznos tražbine</w:t>
            </w:r>
          </w:p>
          <w:p w:rsidRDefault="00A361F5" w:rsidP="006F11D5" w:rsidR="00A361F5" w:rsidRPr="006F11D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type="dxa" w:w="1701"/>
            <w:gridSpan w:val="2"/>
            <w:hideMark/>
          </w:tcPr>
          <w:p w:rsidRDefault="00A361F5" w:rsidP="006F11D5" w:rsidR="00A361F5" w:rsidRPr="006F11D5">
            <w:pPr>
              <w:jc w:val="center"/>
              <w:rPr>
                <w:bCs/>
                <w:sz w:val="22"/>
                <w:szCs w:val="22"/>
              </w:rPr>
            </w:pPr>
            <w:r w:rsidRPr="006F11D5">
              <w:rPr>
                <w:bCs/>
                <w:sz w:val="22"/>
                <w:szCs w:val="22"/>
              </w:rPr>
              <w:t>Iznos tražbine za koji je utvrđena</w:t>
            </w:r>
          </w:p>
          <w:p w:rsidRDefault="00A361F5" w:rsidP="006F11D5" w:rsidR="00A361F5" w:rsidRPr="006F11D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type="dxa" w:w="1559"/>
            <w:hideMark/>
          </w:tcPr>
          <w:p w:rsidRDefault="00A361F5" w:rsidP="00B97294" w:rsidR="00A361F5" w:rsidRPr="006F11D5">
            <w:pPr>
              <w:jc w:val="center"/>
              <w:rPr>
                <w:bCs/>
                <w:sz w:val="22"/>
                <w:szCs w:val="22"/>
              </w:rPr>
            </w:pPr>
            <w:r w:rsidRPr="006F11D5">
              <w:rPr>
                <w:bCs/>
                <w:sz w:val="22"/>
                <w:szCs w:val="22"/>
              </w:rPr>
              <w:t>Iznos tražbine za koji je osporena</w:t>
            </w:r>
          </w:p>
        </w:tc>
        <w:tc>
          <w:tcPr>
            <w:tcW w:type="dxa" w:w="3090"/>
            <w:hideMark/>
          </w:tcPr>
          <w:p w:rsidRDefault="00A361F5" w:rsidP="006F11D5" w:rsidR="00A361F5" w:rsidRPr="006F11D5">
            <w:pPr>
              <w:jc w:val="center"/>
              <w:rPr>
                <w:bCs/>
                <w:sz w:val="22"/>
                <w:szCs w:val="22"/>
              </w:rPr>
            </w:pPr>
            <w:r w:rsidRPr="006F11D5">
              <w:rPr>
                <w:bCs/>
                <w:sz w:val="22"/>
                <w:szCs w:val="22"/>
              </w:rPr>
              <w:t>Razlog osporavanja</w:t>
            </w:r>
          </w:p>
        </w:tc>
      </w:tr>
      <w:tr w:rsidTr="00D04DAC" w:rsidR="004355BF" w:rsidRPr="006F11D5">
        <w:trPr>
          <w:gridAfter w:val="1"/>
          <w:wAfter w:type="dxa" w:w="78"/>
          <w:trHeight w:val="763"/>
        </w:trPr>
        <w:tc>
          <w:tcPr>
            <w:tcW w:type="dxa" w:w="817"/>
            <w:hideMark/>
          </w:tcPr>
          <w:p w:rsidRDefault="004355BF" w:rsidP="006F11D5" w:rsidR="004355BF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1</w:t>
            </w:r>
          </w:p>
        </w:tc>
        <w:tc>
          <w:tcPr>
            <w:tcW w:type="dxa" w:w="2126"/>
            <w:hideMark/>
          </w:tcPr>
          <w:p w:rsidRDefault="004355BF" w:rsidP="006F11D5" w:rsidR="004355BF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BETON LUČKO  RBG d.o.o.</w:t>
            </w:r>
          </w:p>
        </w:tc>
        <w:tc>
          <w:tcPr>
            <w:tcW w:type="dxa" w:w="1588"/>
            <w:hideMark/>
          </w:tcPr>
          <w:p w:rsidRDefault="004355BF" w:rsidP="006F11D5" w:rsidR="004355BF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38012451431</w:t>
            </w:r>
          </w:p>
        </w:tc>
        <w:tc>
          <w:tcPr>
            <w:tcW w:type="dxa" w:w="1560"/>
            <w:gridSpan w:val="2"/>
            <w:hideMark/>
          </w:tcPr>
          <w:p w:rsidRDefault="004355BF" w:rsidP="006F11D5" w:rsidR="004355BF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 xml:space="preserve">Lučko, </w:t>
            </w:r>
            <w:proofErr w:type="spellStart"/>
            <w:r w:rsidRPr="006F11D5">
              <w:rPr>
                <w:sz w:val="22"/>
                <w:szCs w:val="22"/>
              </w:rPr>
              <w:t>Puškarićeva</w:t>
            </w:r>
            <w:proofErr w:type="spellEnd"/>
            <w:r w:rsidRPr="006F11D5">
              <w:rPr>
                <w:sz w:val="22"/>
                <w:szCs w:val="22"/>
              </w:rPr>
              <w:t xml:space="preserve"> 1b</w:t>
            </w:r>
          </w:p>
        </w:tc>
        <w:tc>
          <w:tcPr>
            <w:tcW w:type="dxa" w:w="1701"/>
            <w:hideMark/>
          </w:tcPr>
          <w:p w:rsidRDefault="004355BF" w:rsidP="006F11D5" w:rsidR="004355BF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1.175,00 kn</w:t>
            </w:r>
          </w:p>
        </w:tc>
        <w:tc>
          <w:tcPr>
            <w:tcW w:type="dxa" w:w="1701"/>
            <w:gridSpan w:val="2"/>
            <w:hideMark/>
          </w:tcPr>
          <w:p w:rsidRDefault="004355BF" w:rsidP="006F11D5" w:rsidR="004355BF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1.175,00 kn</w:t>
            </w:r>
          </w:p>
        </w:tc>
        <w:tc>
          <w:tcPr>
            <w:tcW w:type="dxa" w:w="1559"/>
            <w:hideMark/>
          </w:tcPr>
          <w:p w:rsidRDefault="004355BF" w:rsidP="00B97294" w:rsidR="004355BF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0,00 kn</w:t>
            </w:r>
          </w:p>
        </w:tc>
        <w:tc>
          <w:tcPr>
            <w:tcW w:type="dxa" w:w="3090"/>
            <w:hideMark/>
          </w:tcPr>
          <w:p w:rsidRDefault="004355BF" w:rsidP="006F11D5" w:rsidR="004355BF" w:rsidRPr="006F11D5">
            <w:pPr>
              <w:rPr>
                <w:sz w:val="22"/>
                <w:szCs w:val="22"/>
              </w:rPr>
            </w:pPr>
          </w:p>
        </w:tc>
      </w:tr>
      <w:tr w:rsidTr="00D04DAC" w:rsidR="004355BF" w:rsidRPr="006F11D5">
        <w:trPr>
          <w:gridAfter w:val="1"/>
          <w:wAfter w:type="dxa" w:w="78"/>
          <w:trHeight w:val="1140"/>
        </w:trPr>
        <w:tc>
          <w:tcPr>
            <w:tcW w:type="dxa" w:w="817"/>
            <w:hideMark/>
          </w:tcPr>
          <w:p w:rsidRDefault="004355BF" w:rsidP="006F11D5" w:rsidR="004355BF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2</w:t>
            </w:r>
          </w:p>
        </w:tc>
        <w:tc>
          <w:tcPr>
            <w:tcW w:type="dxa" w:w="2126"/>
            <w:hideMark/>
          </w:tcPr>
          <w:p w:rsidRDefault="004355BF" w:rsidP="006F11D5" w:rsidR="004355BF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BRAVOKOM d.o.o.</w:t>
            </w:r>
          </w:p>
        </w:tc>
        <w:tc>
          <w:tcPr>
            <w:tcW w:type="dxa" w:w="1588"/>
            <w:hideMark/>
          </w:tcPr>
          <w:p w:rsidRDefault="004355BF" w:rsidP="006F11D5" w:rsidR="004355BF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38012451431</w:t>
            </w:r>
          </w:p>
        </w:tc>
        <w:tc>
          <w:tcPr>
            <w:tcW w:type="dxa" w:w="1560"/>
            <w:gridSpan w:val="2"/>
            <w:hideMark/>
          </w:tcPr>
          <w:p w:rsidRDefault="004355BF" w:rsidP="006F11D5" w:rsidR="004355BF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 xml:space="preserve">Zagreb, </w:t>
            </w:r>
            <w:proofErr w:type="spellStart"/>
            <w:r w:rsidRPr="006F11D5">
              <w:rPr>
                <w:sz w:val="22"/>
                <w:szCs w:val="22"/>
              </w:rPr>
              <w:t>Širolina</w:t>
            </w:r>
            <w:proofErr w:type="spellEnd"/>
            <w:r w:rsidRPr="006F11D5">
              <w:rPr>
                <w:sz w:val="22"/>
                <w:szCs w:val="22"/>
              </w:rPr>
              <w:t xml:space="preserve"> 6</w:t>
            </w:r>
          </w:p>
        </w:tc>
        <w:tc>
          <w:tcPr>
            <w:tcW w:type="dxa" w:w="1701"/>
            <w:hideMark/>
          </w:tcPr>
          <w:p w:rsidRDefault="004355BF" w:rsidP="006F11D5" w:rsidR="004355BF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3.222,50 kn</w:t>
            </w:r>
          </w:p>
        </w:tc>
        <w:tc>
          <w:tcPr>
            <w:tcW w:type="dxa" w:w="1701"/>
            <w:gridSpan w:val="2"/>
            <w:hideMark/>
          </w:tcPr>
          <w:p w:rsidRDefault="004355BF" w:rsidP="006F11D5" w:rsidR="004355BF" w:rsidRPr="006F11D5">
            <w:pPr>
              <w:ind w:firstLine="176"/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3.222,50 kn</w:t>
            </w:r>
          </w:p>
        </w:tc>
        <w:tc>
          <w:tcPr>
            <w:tcW w:type="dxa" w:w="1559"/>
            <w:hideMark/>
          </w:tcPr>
          <w:p w:rsidRDefault="004355BF" w:rsidP="00B97294" w:rsidR="004355BF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0,00 kn</w:t>
            </w:r>
          </w:p>
        </w:tc>
        <w:tc>
          <w:tcPr>
            <w:tcW w:type="dxa" w:w="3090"/>
            <w:hideMark/>
          </w:tcPr>
          <w:p w:rsidRDefault="004355BF" w:rsidP="006F11D5" w:rsidR="004355BF" w:rsidRPr="006F11D5">
            <w:pPr>
              <w:ind w:firstLine="34"/>
              <w:rPr>
                <w:sz w:val="22"/>
                <w:szCs w:val="22"/>
              </w:rPr>
            </w:pPr>
          </w:p>
        </w:tc>
      </w:tr>
      <w:tr w:rsidTr="00D04DAC" w:rsidR="004355BF" w:rsidRPr="006F11D5">
        <w:trPr>
          <w:gridAfter w:val="1"/>
          <w:wAfter w:type="dxa" w:w="78"/>
          <w:trHeight w:val="465"/>
        </w:trPr>
        <w:tc>
          <w:tcPr>
            <w:tcW w:type="dxa" w:w="817"/>
            <w:hideMark/>
          </w:tcPr>
          <w:p w:rsidRDefault="004355BF" w:rsidP="006F11D5" w:rsidR="004355BF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3</w:t>
            </w:r>
          </w:p>
        </w:tc>
        <w:tc>
          <w:tcPr>
            <w:tcW w:type="dxa" w:w="2126"/>
            <w:hideMark/>
          </w:tcPr>
          <w:p w:rsidRDefault="004355BF" w:rsidP="006F11D5" w:rsidR="004355BF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CONCORDIA AUDIT d.o.o.</w:t>
            </w:r>
          </w:p>
        </w:tc>
        <w:tc>
          <w:tcPr>
            <w:tcW w:type="dxa" w:w="1588"/>
            <w:hideMark/>
          </w:tcPr>
          <w:p w:rsidRDefault="004355BF" w:rsidP="006F11D5" w:rsidR="004355BF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40597675154</w:t>
            </w:r>
          </w:p>
        </w:tc>
        <w:tc>
          <w:tcPr>
            <w:tcW w:type="dxa" w:w="1560"/>
            <w:gridSpan w:val="2"/>
            <w:hideMark/>
          </w:tcPr>
          <w:p w:rsidRDefault="004355BF" w:rsidP="006F11D5" w:rsidR="004355BF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Zagreb, Maksimirsko naselje IV. 29</w:t>
            </w:r>
          </w:p>
        </w:tc>
        <w:tc>
          <w:tcPr>
            <w:tcW w:type="dxa" w:w="1701"/>
            <w:hideMark/>
          </w:tcPr>
          <w:p w:rsidRDefault="004355BF" w:rsidP="006F11D5" w:rsidR="004355BF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30.000,00 kn</w:t>
            </w:r>
          </w:p>
        </w:tc>
        <w:tc>
          <w:tcPr>
            <w:tcW w:type="dxa" w:w="1701"/>
            <w:gridSpan w:val="2"/>
            <w:hideMark/>
          </w:tcPr>
          <w:p w:rsidRDefault="004355BF" w:rsidP="006F11D5" w:rsidR="004355BF" w:rsidRPr="006F11D5">
            <w:pPr>
              <w:ind w:firstLine="176"/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30.000,00 kn</w:t>
            </w:r>
          </w:p>
        </w:tc>
        <w:tc>
          <w:tcPr>
            <w:tcW w:type="dxa" w:w="1559"/>
            <w:hideMark/>
          </w:tcPr>
          <w:p w:rsidRDefault="004355BF" w:rsidP="00B97294" w:rsidR="004355BF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0,00 kn</w:t>
            </w:r>
          </w:p>
        </w:tc>
        <w:tc>
          <w:tcPr>
            <w:tcW w:type="dxa" w:w="3090"/>
            <w:hideMark/>
          </w:tcPr>
          <w:p w:rsidRDefault="004355BF" w:rsidP="006F11D5" w:rsidR="004355BF" w:rsidRPr="006F11D5">
            <w:pPr>
              <w:ind w:firstLine="720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 </w:t>
            </w:r>
          </w:p>
        </w:tc>
      </w:tr>
      <w:tr w:rsidTr="00D04DAC" w:rsidR="004355BF" w:rsidRPr="006F11D5">
        <w:trPr>
          <w:gridAfter w:val="1"/>
          <w:wAfter w:type="dxa" w:w="78"/>
          <w:trHeight w:val="915"/>
        </w:trPr>
        <w:tc>
          <w:tcPr>
            <w:tcW w:type="dxa" w:w="817"/>
            <w:hideMark/>
          </w:tcPr>
          <w:p w:rsidRDefault="004355BF" w:rsidP="006F11D5" w:rsidR="004355BF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4</w:t>
            </w:r>
          </w:p>
        </w:tc>
        <w:tc>
          <w:tcPr>
            <w:tcW w:type="dxa" w:w="2126"/>
            <w:hideMark/>
          </w:tcPr>
          <w:p w:rsidRDefault="004355BF" w:rsidP="006F11D5" w:rsidR="004355BF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MARINO DEVERIĆ</w:t>
            </w:r>
          </w:p>
        </w:tc>
        <w:tc>
          <w:tcPr>
            <w:tcW w:type="dxa" w:w="1588"/>
            <w:hideMark/>
          </w:tcPr>
          <w:p w:rsidRDefault="004355BF" w:rsidP="006F11D5" w:rsidR="004355BF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59670823311</w:t>
            </w:r>
          </w:p>
        </w:tc>
        <w:tc>
          <w:tcPr>
            <w:tcW w:type="dxa" w:w="1560"/>
            <w:gridSpan w:val="2"/>
            <w:hideMark/>
          </w:tcPr>
          <w:p w:rsidRDefault="004355BF" w:rsidP="006F11D5" w:rsidR="004355BF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 xml:space="preserve">Donja </w:t>
            </w:r>
            <w:proofErr w:type="spellStart"/>
            <w:r w:rsidRPr="006F11D5">
              <w:rPr>
                <w:sz w:val="22"/>
                <w:szCs w:val="22"/>
              </w:rPr>
              <w:t>Lomnica</w:t>
            </w:r>
            <w:proofErr w:type="spellEnd"/>
            <w:r w:rsidRPr="006F11D5">
              <w:rPr>
                <w:sz w:val="22"/>
                <w:szCs w:val="22"/>
              </w:rPr>
              <w:t xml:space="preserve">, </w:t>
            </w:r>
            <w:proofErr w:type="spellStart"/>
            <w:r w:rsidRPr="006F11D5">
              <w:rPr>
                <w:sz w:val="22"/>
                <w:szCs w:val="22"/>
              </w:rPr>
              <w:t>Deverićeva</w:t>
            </w:r>
            <w:proofErr w:type="spellEnd"/>
            <w:r w:rsidRPr="006F11D5">
              <w:rPr>
                <w:sz w:val="22"/>
                <w:szCs w:val="22"/>
              </w:rPr>
              <w:t xml:space="preserve"> 40a</w:t>
            </w:r>
          </w:p>
        </w:tc>
        <w:tc>
          <w:tcPr>
            <w:tcW w:type="dxa" w:w="1701"/>
            <w:hideMark/>
          </w:tcPr>
          <w:p w:rsidRDefault="004355BF" w:rsidP="006F11D5" w:rsidR="004355BF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2.250,00 kn</w:t>
            </w:r>
          </w:p>
        </w:tc>
        <w:tc>
          <w:tcPr>
            <w:tcW w:type="dxa" w:w="1701"/>
            <w:gridSpan w:val="2"/>
            <w:hideMark/>
          </w:tcPr>
          <w:p w:rsidRDefault="004355BF" w:rsidP="006F11D5" w:rsidR="004355BF" w:rsidRPr="006F11D5">
            <w:pPr>
              <w:ind w:firstLine="318"/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2.250,00 kn</w:t>
            </w:r>
          </w:p>
        </w:tc>
        <w:tc>
          <w:tcPr>
            <w:tcW w:type="dxa" w:w="1559"/>
            <w:hideMark/>
          </w:tcPr>
          <w:p w:rsidRDefault="004355BF" w:rsidP="00B97294" w:rsidR="004355BF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0,00 kn</w:t>
            </w:r>
          </w:p>
        </w:tc>
        <w:tc>
          <w:tcPr>
            <w:tcW w:type="dxa" w:w="3090"/>
            <w:hideMark/>
          </w:tcPr>
          <w:p w:rsidRDefault="004355BF" w:rsidP="006F11D5" w:rsidR="004355BF" w:rsidRPr="006F11D5">
            <w:pPr>
              <w:ind w:firstLine="720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 </w:t>
            </w:r>
          </w:p>
        </w:tc>
      </w:tr>
      <w:tr w:rsidTr="00D04DAC" w:rsidR="004355BF" w:rsidRPr="006F11D5">
        <w:trPr>
          <w:gridAfter w:val="1"/>
          <w:wAfter w:type="dxa" w:w="78"/>
          <w:trHeight w:val="465"/>
        </w:trPr>
        <w:tc>
          <w:tcPr>
            <w:tcW w:type="dxa" w:w="817"/>
            <w:hideMark/>
          </w:tcPr>
          <w:p w:rsidRDefault="004355BF" w:rsidP="006F11D5" w:rsidR="004355BF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5</w:t>
            </w:r>
          </w:p>
        </w:tc>
        <w:tc>
          <w:tcPr>
            <w:tcW w:type="dxa" w:w="2126"/>
            <w:hideMark/>
          </w:tcPr>
          <w:p w:rsidRDefault="004355BF" w:rsidP="006F11D5" w:rsidR="004355BF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MIJO DIJANEŽEVIĆ</w:t>
            </w:r>
          </w:p>
        </w:tc>
        <w:tc>
          <w:tcPr>
            <w:tcW w:type="dxa" w:w="1588"/>
            <w:hideMark/>
          </w:tcPr>
          <w:p w:rsidRDefault="004355BF" w:rsidP="006F11D5" w:rsidR="004355BF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63304196973</w:t>
            </w:r>
          </w:p>
        </w:tc>
        <w:tc>
          <w:tcPr>
            <w:tcW w:type="dxa" w:w="1560"/>
            <w:gridSpan w:val="2"/>
            <w:hideMark/>
          </w:tcPr>
          <w:p w:rsidRDefault="004355BF" w:rsidP="006F11D5" w:rsidR="004355BF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 xml:space="preserve">Donja </w:t>
            </w:r>
            <w:proofErr w:type="spellStart"/>
            <w:r w:rsidRPr="006F11D5">
              <w:rPr>
                <w:sz w:val="22"/>
                <w:szCs w:val="22"/>
              </w:rPr>
              <w:t>Lomnica</w:t>
            </w:r>
            <w:proofErr w:type="spellEnd"/>
            <w:r w:rsidRPr="006F11D5">
              <w:rPr>
                <w:sz w:val="22"/>
                <w:szCs w:val="22"/>
              </w:rPr>
              <w:t xml:space="preserve">, </w:t>
            </w:r>
            <w:proofErr w:type="spellStart"/>
            <w:r w:rsidRPr="006F11D5">
              <w:rPr>
                <w:sz w:val="22"/>
                <w:szCs w:val="22"/>
              </w:rPr>
              <w:t>Stepanska</w:t>
            </w:r>
            <w:proofErr w:type="spellEnd"/>
            <w:r w:rsidRPr="006F11D5">
              <w:rPr>
                <w:sz w:val="22"/>
                <w:szCs w:val="22"/>
              </w:rPr>
              <w:t xml:space="preserve"> 64</w:t>
            </w:r>
          </w:p>
        </w:tc>
        <w:tc>
          <w:tcPr>
            <w:tcW w:type="dxa" w:w="1701"/>
            <w:hideMark/>
          </w:tcPr>
          <w:p w:rsidRDefault="004355BF" w:rsidP="006F11D5" w:rsidR="004355BF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1.750,00 kn</w:t>
            </w:r>
          </w:p>
        </w:tc>
        <w:tc>
          <w:tcPr>
            <w:tcW w:type="dxa" w:w="1701"/>
            <w:gridSpan w:val="2"/>
            <w:hideMark/>
          </w:tcPr>
          <w:p w:rsidRDefault="004355BF" w:rsidP="006F11D5" w:rsidR="004355BF" w:rsidRPr="006F11D5">
            <w:pPr>
              <w:ind w:firstLine="318"/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1.750,00 kn</w:t>
            </w:r>
          </w:p>
        </w:tc>
        <w:tc>
          <w:tcPr>
            <w:tcW w:type="dxa" w:w="1559"/>
            <w:hideMark/>
          </w:tcPr>
          <w:p w:rsidRDefault="004355BF" w:rsidP="00B97294" w:rsidR="004355BF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0,00 kn</w:t>
            </w:r>
          </w:p>
        </w:tc>
        <w:tc>
          <w:tcPr>
            <w:tcW w:type="dxa" w:w="3090"/>
            <w:hideMark/>
          </w:tcPr>
          <w:p w:rsidRDefault="004355BF" w:rsidP="006F11D5" w:rsidR="004355BF" w:rsidRPr="006F11D5">
            <w:pPr>
              <w:ind w:firstLine="34"/>
              <w:rPr>
                <w:sz w:val="22"/>
                <w:szCs w:val="22"/>
              </w:rPr>
            </w:pPr>
          </w:p>
        </w:tc>
      </w:tr>
      <w:tr w:rsidTr="00D04DAC" w:rsidR="004355BF" w:rsidRPr="006F11D5">
        <w:trPr>
          <w:gridAfter w:val="1"/>
          <w:wAfter w:type="dxa" w:w="78"/>
          <w:trHeight w:val="915"/>
        </w:trPr>
        <w:tc>
          <w:tcPr>
            <w:tcW w:type="dxa" w:w="817"/>
            <w:hideMark/>
          </w:tcPr>
          <w:p w:rsidRDefault="004355BF" w:rsidP="006F11D5" w:rsidR="004355BF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type="dxa" w:w="2126"/>
            <w:hideMark/>
          </w:tcPr>
          <w:p w:rsidRDefault="004355BF" w:rsidP="006F11D5" w:rsidR="004355BF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DOM ZDRAVLJA ZAGREB – ZAPAD</w:t>
            </w:r>
          </w:p>
        </w:tc>
        <w:tc>
          <w:tcPr>
            <w:tcW w:type="dxa" w:w="1588"/>
            <w:hideMark/>
          </w:tcPr>
          <w:p w:rsidRDefault="004355BF" w:rsidP="006F11D5" w:rsidR="004355BF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39754109503</w:t>
            </w:r>
          </w:p>
        </w:tc>
        <w:tc>
          <w:tcPr>
            <w:tcW w:type="dxa" w:w="1560"/>
            <w:gridSpan w:val="2"/>
            <w:hideMark/>
          </w:tcPr>
          <w:p w:rsidRDefault="004355BF" w:rsidP="006F11D5" w:rsidR="004355BF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 xml:space="preserve">Zagreb, </w:t>
            </w:r>
            <w:proofErr w:type="spellStart"/>
            <w:r w:rsidRPr="006F11D5">
              <w:rPr>
                <w:sz w:val="22"/>
                <w:szCs w:val="22"/>
              </w:rPr>
              <w:t>Kennedyev</w:t>
            </w:r>
            <w:proofErr w:type="spellEnd"/>
            <w:r w:rsidRPr="006F11D5">
              <w:rPr>
                <w:sz w:val="22"/>
                <w:szCs w:val="22"/>
              </w:rPr>
              <w:t xml:space="preserve"> trg 2</w:t>
            </w:r>
          </w:p>
        </w:tc>
        <w:tc>
          <w:tcPr>
            <w:tcW w:type="dxa" w:w="1701"/>
            <w:hideMark/>
          </w:tcPr>
          <w:p w:rsidRDefault="004355BF" w:rsidP="006F11D5" w:rsidR="004355BF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675,00 kn</w:t>
            </w:r>
          </w:p>
        </w:tc>
        <w:tc>
          <w:tcPr>
            <w:tcW w:type="dxa" w:w="1701"/>
            <w:gridSpan w:val="2"/>
            <w:hideMark/>
          </w:tcPr>
          <w:p w:rsidRDefault="004355BF" w:rsidP="006F11D5" w:rsidR="004355BF" w:rsidRPr="006F11D5">
            <w:pPr>
              <w:ind w:firstLine="176"/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675,00 kn</w:t>
            </w:r>
          </w:p>
        </w:tc>
        <w:tc>
          <w:tcPr>
            <w:tcW w:type="dxa" w:w="1559"/>
            <w:hideMark/>
          </w:tcPr>
          <w:p w:rsidRDefault="004355BF" w:rsidP="00B97294" w:rsidR="004355BF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0,00 kn</w:t>
            </w:r>
          </w:p>
        </w:tc>
        <w:tc>
          <w:tcPr>
            <w:tcW w:type="dxa" w:w="3090"/>
            <w:hideMark/>
          </w:tcPr>
          <w:p w:rsidRDefault="004355BF" w:rsidP="006F11D5" w:rsidR="004355BF" w:rsidRPr="006F11D5">
            <w:pPr>
              <w:ind w:firstLine="720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 </w:t>
            </w:r>
          </w:p>
        </w:tc>
      </w:tr>
      <w:tr w:rsidTr="00D04DAC" w:rsidR="004355BF" w:rsidRPr="006F11D5">
        <w:trPr>
          <w:gridAfter w:val="1"/>
          <w:wAfter w:type="dxa" w:w="78"/>
          <w:trHeight w:val="465"/>
        </w:trPr>
        <w:tc>
          <w:tcPr>
            <w:tcW w:type="dxa" w:w="817"/>
            <w:hideMark/>
          </w:tcPr>
          <w:p w:rsidRDefault="004355BF" w:rsidP="006F11D5" w:rsidR="004355BF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7</w:t>
            </w:r>
          </w:p>
        </w:tc>
        <w:tc>
          <w:tcPr>
            <w:tcW w:type="dxa" w:w="2126"/>
            <w:hideMark/>
          </w:tcPr>
          <w:p w:rsidRDefault="004355BF" w:rsidP="006F11D5" w:rsidR="004355BF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DOM KEN d.o.o.</w:t>
            </w:r>
          </w:p>
        </w:tc>
        <w:tc>
          <w:tcPr>
            <w:tcW w:type="dxa" w:w="1588"/>
            <w:hideMark/>
          </w:tcPr>
          <w:p w:rsidRDefault="004355BF" w:rsidP="006F11D5" w:rsidR="004355BF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85821130368</w:t>
            </w:r>
          </w:p>
        </w:tc>
        <w:tc>
          <w:tcPr>
            <w:tcW w:type="dxa" w:w="1560"/>
            <w:gridSpan w:val="2"/>
            <w:hideMark/>
          </w:tcPr>
          <w:p w:rsidRDefault="004355BF" w:rsidP="006F11D5" w:rsidR="004355BF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Ulica grada Vukovara 70, 10000 Zagreb</w:t>
            </w:r>
          </w:p>
        </w:tc>
        <w:tc>
          <w:tcPr>
            <w:tcW w:type="dxa" w:w="1701"/>
            <w:hideMark/>
          </w:tcPr>
          <w:p w:rsidRDefault="004355BF" w:rsidP="006F11D5" w:rsidR="004355BF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114.835,00 kn</w:t>
            </w:r>
          </w:p>
        </w:tc>
        <w:tc>
          <w:tcPr>
            <w:tcW w:type="dxa" w:w="1701"/>
            <w:gridSpan w:val="2"/>
            <w:hideMark/>
          </w:tcPr>
          <w:p w:rsidRDefault="004355BF" w:rsidP="006F11D5" w:rsidR="004355BF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113.685,00 kn</w:t>
            </w:r>
          </w:p>
        </w:tc>
        <w:tc>
          <w:tcPr>
            <w:tcW w:type="dxa" w:w="1559"/>
            <w:hideMark/>
          </w:tcPr>
          <w:p w:rsidRDefault="004355BF" w:rsidP="00B97294" w:rsidR="004355BF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1.150,00 kn</w:t>
            </w:r>
          </w:p>
        </w:tc>
        <w:tc>
          <w:tcPr>
            <w:tcW w:type="dxa" w:w="3090"/>
          </w:tcPr>
          <w:p w:rsidRDefault="004355BF" w:rsidP="008D5AE4" w:rsidR="004355BF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Osporeni dio tražbine je naknadno prijavljen</w:t>
            </w:r>
          </w:p>
        </w:tc>
      </w:tr>
      <w:tr w:rsidTr="00D04DAC" w:rsidR="004355BF" w:rsidRPr="006F11D5">
        <w:trPr>
          <w:gridAfter w:val="1"/>
          <w:wAfter w:type="dxa" w:w="78"/>
          <w:trHeight w:val="465"/>
        </w:trPr>
        <w:tc>
          <w:tcPr>
            <w:tcW w:type="dxa" w:w="817"/>
            <w:hideMark/>
          </w:tcPr>
          <w:p w:rsidRDefault="004355BF" w:rsidP="006F11D5" w:rsidR="004355BF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8</w:t>
            </w:r>
          </w:p>
        </w:tc>
        <w:tc>
          <w:tcPr>
            <w:tcW w:type="dxa" w:w="2126"/>
            <w:hideMark/>
          </w:tcPr>
          <w:p w:rsidRDefault="004355BF" w:rsidP="006F11D5" w:rsidR="004355BF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DOM POL d.o.o.</w:t>
            </w:r>
          </w:p>
        </w:tc>
        <w:tc>
          <w:tcPr>
            <w:tcW w:type="dxa" w:w="1588"/>
            <w:hideMark/>
          </w:tcPr>
          <w:p w:rsidRDefault="004355BF" w:rsidP="006F11D5" w:rsidR="004355BF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48069021487</w:t>
            </w:r>
          </w:p>
        </w:tc>
        <w:tc>
          <w:tcPr>
            <w:tcW w:type="dxa" w:w="1560"/>
            <w:gridSpan w:val="2"/>
            <w:hideMark/>
          </w:tcPr>
          <w:p w:rsidRDefault="004355BF" w:rsidP="006F11D5" w:rsidR="004355BF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 xml:space="preserve">Zagreb, </w:t>
            </w:r>
            <w:proofErr w:type="spellStart"/>
            <w:r w:rsidRPr="006F11D5">
              <w:rPr>
                <w:sz w:val="22"/>
                <w:szCs w:val="22"/>
              </w:rPr>
              <w:t>Poljanička</w:t>
            </w:r>
            <w:proofErr w:type="spellEnd"/>
            <w:r w:rsidRPr="006F11D5">
              <w:rPr>
                <w:sz w:val="22"/>
                <w:szCs w:val="22"/>
              </w:rPr>
              <w:t xml:space="preserve"> 5</w:t>
            </w:r>
          </w:p>
        </w:tc>
        <w:tc>
          <w:tcPr>
            <w:tcW w:type="dxa" w:w="1701"/>
            <w:hideMark/>
          </w:tcPr>
          <w:p w:rsidRDefault="004355BF" w:rsidP="006F11D5" w:rsidR="004355BF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93.958,83 kn</w:t>
            </w:r>
          </w:p>
        </w:tc>
        <w:tc>
          <w:tcPr>
            <w:tcW w:type="dxa" w:w="1701"/>
            <w:gridSpan w:val="2"/>
            <w:hideMark/>
          </w:tcPr>
          <w:p w:rsidRDefault="004355BF" w:rsidP="006F11D5" w:rsidR="004355BF" w:rsidRPr="006F11D5">
            <w:pPr>
              <w:ind w:firstLine="176"/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92.578,13 kn</w:t>
            </w:r>
          </w:p>
        </w:tc>
        <w:tc>
          <w:tcPr>
            <w:tcW w:type="dxa" w:w="1559"/>
            <w:hideMark/>
          </w:tcPr>
          <w:p w:rsidRDefault="004355BF" w:rsidP="00B97294" w:rsidR="004355BF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1.380,70 kn</w:t>
            </w:r>
          </w:p>
        </w:tc>
        <w:tc>
          <w:tcPr>
            <w:tcW w:type="dxa" w:w="3090"/>
          </w:tcPr>
          <w:p w:rsidRDefault="004355BF" w:rsidP="008D5AE4" w:rsidR="004355BF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Osporeni dio tražbine je podmiren</w:t>
            </w:r>
          </w:p>
        </w:tc>
      </w:tr>
      <w:tr w:rsidTr="008D5AE4" w:rsidR="004355BF" w:rsidRPr="006F11D5">
        <w:trPr>
          <w:gridAfter w:val="1"/>
          <w:wAfter w:type="dxa" w:w="78"/>
          <w:trHeight w:val="767"/>
        </w:trPr>
        <w:tc>
          <w:tcPr>
            <w:tcW w:type="dxa" w:w="817"/>
            <w:hideMark/>
          </w:tcPr>
          <w:p w:rsidRDefault="004355BF" w:rsidP="006F11D5" w:rsidR="004355BF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9</w:t>
            </w:r>
          </w:p>
        </w:tc>
        <w:tc>
          <w:tcPr>
            <w:tcW w:type="dxa" w:w="2126"/>
            <w:hideMark/>
          </w:tcPr>
          <w:p w:rsidRDefault="004355BF" w:rsidP="006F11D5" w:rsidR="004355BF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ENERGETIKA PROMET d.o.o.</w:t>
            </w:r>
          </w:p>
        </w:tc>
        <w:tc>
          <w:tcPr>
            <w:tcW w:type="dxa" w:w="1588"/>
            <w:hideMark/>
          </w:tcPr>
          <w:p w:rsidRDefault="004355BF" w:rsidP="006F11D5" w:rsidR="004355BF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52767743614</w:t>
            </w:r>
          </w:p>
        </w:tc>
        <w:tc>
          <w:tcPr>
            <w:tcW w:type="dxa" w:w="1560"/>
            <w:gridSpan w:val="2"/>
            <w:hideMark/>
          </w:tcPr>
          <w:p w:rsidRDefault="004355BF" w:rsidP="006F11D5" w:rsidR="004355BF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Zagreb, Gustava Krkleca 2</w:t>
            </w:r>
          </w:p>
        </w:tc>
        <w:tc>
          <w:tcPr>
            <w:tcW w:type="dxa" w:w="1701"/>
            <w:hideMark/>
          </w:tcPr>
          <w:p w:rsidRDefault="004355BF" w:rsidP="006F11D5" w:rsidR="004355BF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1.752,50 kn</w:t>
            </w:r>
          </w:p>
        </w:tc>
        <w:tc>
          <w:tcPr>
            <w:tcW w:type="dxa" w:w="1701"/>
            <w:gridSpan w:val="2"/>
            <w:hideMark/>
          </w:tcPr>
          <w:p w:rsidRDefault="004355BF" w:rsidP="006F11D5" w:rsidR="004355BF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1.752,50 kn</w:t>
            </w:r>
          </w:p>
        </w:tc>
        <w:tc>
          <w:tcPr>
            <w:tcW w:type="dxa" w:w="1559"/>
          </w:tcPr>
          <w:p w:rsidRDefault="004355BF" w:rsidP="00B97294" w:rsidR="004355BF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0,00 kn</w:t>
            </w:r>
          </w:p>
        </w:tc>
        <w:tc>
          <w:tcPr>
            <w:tcW w:type="dxa" w:w="3090"/>
            <w:hideMark/>
          </w:tcPr>
          <w:p w:rsidRDefault="004355BF" w:rsidP="006F11D5" w:rsidR="004355BF" w:rsidRPr="006F11D5">
            <w:pPr>
              <w:ind w:firstLine="720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 </w:t>
            </w:r>
          </w:p>
        </w:tc>
      </w:tr>
      <w:tr w:rsidTr="00D04DAC" w:rsidR="004355BF" w:rsidRPr="006F11D5">
        <w:trPr>
          <w:gridAfter w:val="1"/>
          <w:wAfter w:type="dxa" w:w="78"/>
          <w:trHeight w:val="690"/>
        </w:trPr>
        <w:tc>
          <w:tcPr>
            <w:tcW w:type="dxa" w:w="817"/>
            <w:hideMark/>
          </w:tcPr>
          <w:p w:rsidRDefault="004355BF" w:rsidP="006F11D5" w:rsidR="004355BF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10</w:t>
            </w:r>
          </w:p>
        </w:tc>
        <w:tc>
          <w:tcPr>
            <w:tcW w:type="dxa" w:w="2126"/>
            <w:hideMark/>
          </w:tcPr>
          <w:p w:rsidRDefault="004355BF" w:rsidP="006F11D5" w:rsidR="004355BF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FINANCIJSKA AGENCIJA</w:t>
            </w:r>
          </w:p>
        </w:tc>
        <w:tc>
          <w:tcPr>
            <w:tcW w:type="dxa" w:w="1588"/>
            <w:hideMark/>
          </w:tcPr>
          <w:p w:rsidRDefault="004355BF" w:rsidP="006F11D5" w:rsidR="004355BF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85821130368</w:t>
            </w:r>
          </w:p>
        </w:tc>
        <w:tc>
          <w:tcPr>
            <w:tcW w:type="dxa" w:w="1560"/>
            <w:gridSpan w:val="2"/>
            <w:hideMark/>
          </w:tcPr>
          <w:p w:rsidRDefault="004355BF" w:rsidP="006F11D5" w:rsidR="004355BF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Zagreb, Ulica grada Vukovara 70</w:t>
            </w:r>
          </w:p>
        </w:tc>
        <w:tc>
          <w:tcPr>
            <w:tcW w:type="dxa" w:w="1701"/>
            <w:hideMark/>
          </w:tcPr>
          <w:p w:rsidRDefault="004355BF" w:rsidP="006F11D5" w:rsidR="004355BF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175,00 kn</w:t>
            </w:r>
          </w:p>
        </w:tc>
        <w:tc>
          <w:tcPr>
            <w:tcW w:type="dxa" w:w="1701"/>
            <w:gridSpan w:val="2"/>
            <w:hideMark/>
          </w:tcPr>
          <w:p w:rsidRDefault="004355BF" w:rsidP="006F11D5" w:rsidR="004355BF" w:rsidRPr="006F11D5">
            <w:pPr>
              <w:ind w:firstLine="176"/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175,00 kn</w:t>
            </w:r>
          </w:p>
        </w:tc>
        <w:tc>
          <w:tcPr>
            <w:tcW w:type="dxa" w:w="1559"/>
          </w:tcPr>
          <w:p w:rsidRDefault="004355BF" w:rsidP="00B97294" w:rsidR="004355BF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0,00 kn</w:t>
            </w:r>
          </w:p>
        </w:tc>
        <w:tc>
          <w:tcPr>
            <w:tcW w:type="dxa" w:w="3090"/>
            <w:hideMark/>
          </w:tcPr>
          <w:p w:rsidRDefault="004355BF" w:rsidP="006F11D5" w:rsidR="004355BF" w:rsidRPr="006F11D5">
            <w:pPr>
              <w:ind w:firstLine="720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 </w:t>
            </w:r>
          </w:p>
        </w:tc>
      </w:tr>
      <w:tr w:rsidTr="00D04DAC" w:rsidR="004355BF" w:rsidRPr="006F11D5">
        <w:trPr>
          <w:gridAfter w:val="1"/>
          <w:wAfter w:type="dxa" w:w="78"/>
          <w:trHeight w:val="690"/>
        </w:trPr>
        <w:tc>
          <w:tcPr>
            <w:tcW w:type="dxa" w:w="817"/>
            <w:hideMark/>
          </w:tcPr>
          <w:p w:rsidRDefault="004355BF" w:rsidP="006F11D5" w:rsidR="004355BF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11</w:t>
            </w:r>
          </w:p>
        </w:tc>
        <w:tc>
          <w:tcPr>
            <w:tcW w:type="dxa" w:w="2126"/>
            <w:hideMark/>
          </w:tcPr>
          <w:p w:rsidRDefault="004355BF" w:rsidP="006F11D5" w:rsidR="004355BF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JOSIP GALINEC</w:t>
            </w:r>
          </w:p>
        </w:tc>
        <w:tc>
          <w:tcPr>
            <w:tcW w:type="dxa" w:w="1588"/>
            <w:hideMark/>
          </w:tcPr>
          <w:p w:rsidRDefault="004355BF" w:rsidP="006F11D5" w:rsidR="004355BF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58302139318</w:t>
            </w:r>
          </w:p>
        </w:tc>
        <w:tc>
          <w:tcPr>
            <w:tcW w:type="dxa" w:w="1560"/>
            <w:gridSpan w:val="2"/>
            <w:hideMark/>
          </w:tcPr>
          <w:p w:rsidRDefault="004355BF" w:rsidP="006F11D5" w:rsidR="004355BF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Zagreb, Zelinska ulica 3</w:t>
            </w:r>
          </w:p>
        </w:tc>
        <w:tc>
          <w:tcPr>
            <w:tcW w:type="dxa" w:w="1701"/>
            <w:hideMark/>
          </w:tcPr>
          <w:p w:rsidRDefault="004355BF" w:rsidP="006F11D5" w:rsidR="004355BF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191,00 kn</w:t>
            </w:r>
          </w:p>
        </w:tc>
        <w:tc>
          <w:tcPr>
            <w:tcW w:type="dxa" w:w="1701"/>
            <w:gridSpan w:val="2"/>
            <w:hideMark/>
          </w:tcPr>
          <w:p w:rsidRDefault="004355BF" w:rsidP="006F11D5" w:rsidR="004355BF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191,00 kn</w:t>
            </w:r>
          </w:p>
        </w:tc>
        <w:tc>
          <w:tcPr>
            <w:tcW w:type="dxa" w:w="1559"/>
          </w:tcPr>
          <w:p w:rsidRDefault="004355BF" w:rsidP="00B97294" w:rsidR="004355BF" w:rsidRPr="006F11D5">
            <w:pPr>
              <w:ind w:firstLine="175"/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0,00 kn</w:t>
            </w:r>
          </w:p>
        </w:tc>
        <w:tc>
          <w:tcPr>
            <w:tcW w:type="dxa" w:w="3090"/>
            <w:hideMark/>
          </w:tcPr>
          <w:p w:rsidRDefault="004355BF" w:rsidP="006F11D5" w:rsidR="004355BF" w:rsidRPr="006F11D5">
            <w:pPr>
              <w:rPr>
                <w:sz w:val="22"/>
                <w:szCs w:val="22"/>
              </w:rPr>
            </w:pPr>
          </w:p>
        </w:tc>
      </w:tr>
      <w:tr w:rsidTr="00D04DAC" w:rsidR="004355BF" w:rsidRPr="006F11D5">
        <w:trPr>
          <w:gridAfter w:val="1"/>
          <w:wAfter w:type="dxa" w:w="78"/>
          <w:trHeight w:val="690"/>
        </w:trPr>
        <w:tc>
          <w:tcPr>
            <w:tcW w:type="dxa" w:w="817"/>
            <w:hideMark/>
          </w:tcPr>
          <w:p w:rsidRDefault="004355BF" w:rsidP="006F11D5" w:rsidR="004355BF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12</w:t>
            </w:r>
          </w:p>
        </w:tc>
        <w:tc>
          <w:tcPr>
            <w:tcW w:type="dxa" w:w="2126"/>
            <w:hideMark/>
          </w:tcPr>
          <w:p w:rsidRDefault="000B256C" w:rsidP="006F11D5" w:rsidR="004355BF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GEN-I Zagreb d.o.o.</w:t>
            </w:r>
          </w:p>
        </w:tc>
        <w:tc>
          <w:tcPr>
            <w:tcW w:type="dxa" w:w="1588"/>
            <w:hideMark/>
          </w:tcPr>
          <w:p w:rsidRDefault="000B256C" w:rsidP="006F11D5" w:rsidR="004355BF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77604626413</w:t>
            </w:r>
          </w:p>
        </w:tc>
        <w:tc>
          <w:tcPr>
            <w:tcW w:type="dxa" w:w="1560"/>
            <w:gridSpan w:val="2"/>
            <w:hideMark/>
          </w:tcPr>
          <w:p w:rsidRDefault="000B256C" w:rsidP="006F11D5" w:rsidR="004355BF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Zagreb, Radnička cesta 54</w:t>
            </w:r>
          </w:p>
        </w:tc>
        <w:tc>
          <w:tcPr>
            <w:tcW w:type="dxa" w:w="1701"/>
            <w:hideMark/>
          </w:tcPr>
          <w:p w:rsidRDefault="000B256C" w:rsidP="006F11D5" w:rsidR="004355BF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5.442,58 kn</w:t>
            </w:r>
          </w:p>
        </w:tc>
        <w:tc>
          <w:tcPr>
            <w:tcW w:type="dxa" w:w="1701"/>
            <w:gridSpan w:val="2"/>
            <w:hideMark/>
          </w:tcPr>
          <w:p w:rsidRDefault="000B256C" w:rsidP="006F11D5" w:rsidR="004355BF" w:rsidRPr="006F11D5">
            <w:pPr>
              <w:ind w:firstLine="176"/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5.442,58 kn</w:t>
            </w:r>
          </w:p>
        </w:tc>
        <w:tc>
          <w:tcPr>
            <w:tcW w:type="dxa" w:w="1559"/>
          </w:tcPr>
          <w:p w:rsidRDefault="000B256C" w:rsidP="00B97294" w:rsidR="004355BF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0,00 kn</w:t>
            </w:r>
          </w:p>
        </w:tc>
        <w:tc>
          <w:tcPr>
            <w:tcW w:type="dxa" w:w="3090"/>
            <w:hideMark/>
          </w:tcPr>
          <w:p w:rsidRDefault="004355BF" w:rsidP="006F11D5" w:rsidR="004355BF" w:rsidRPr="006F11D5">
            <w:pPr>
              <w:ind w:firstLine="720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 </w:t>
            </w:r>
          </w:p>
        </w:tc>
      </w:tr>
      <w:tr w:rsidTr="00D04DAC" w:rsidR="004355BF" w:rsidRPr="006F11D5">
        <w:trPr>
          <w:gridAfter w:val="1"/>
          <w:wAfter w:type="dxa" w:w="78"/>
          <w:trHeight w:val="720"/>
        </w:trPr>
        <w:tc>
          <w:tcPr>
            <w:tcW w:type="dxa" w:w="817"/>
            <w:hideMark/>
          </w:tcPr>
          <w:p w:rsidRDefault="004355BF" w:rsidP="006F11D5" w:rsidR="004355BF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13</w:t>
            </w:r>
          </w:p>
        </w:tc>
        <w:tc>
          <w:tcPr>
            <w:tcW w:type="dxa" w:w="2126"/>
            <w:hideMark/>
          </w:tcPr>
          <w:p w:rsidRDefault="000B256C" w:rsidP="006F11D5" w:rsidR="004355BF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GRAD ZAGREB</w:t>
            </w:r>
          </w:p>
        </w:tc>
        <w:tc>
          <w:tcPr>
            <w:tcW w:type="dxa" w:w="1588"/>
            <w:hideMark/>
          </w:tcPr>
          <w:p w:rsidRDefault="000B256C" w:rsidP="006F11D5" w:rsidR="004355BF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61817894937</w:t>
            </w:r>
          </w:p>
        </w:tc>
        <w:tc>
          <w:tcPr>
            <w:tcW w:type="dxa" w:w="1560"/>
            <w:gridSpan w:val="2"/>
            <w:hideMark/>
          </w:tcPr>
          <w:p w:rsidRDefault="000B256C" w:rsidP="006F11D5" w:rsidR="004355BF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Zagreb, Radnička cesta 54</w:t>
            </w:r>
          </w:p>
        </w:tc>
        <w:tc>
          <w:tcPr>
            <w:tcW w:type="dxa" w:w="1701"/>
            <w:hideMark/>
          </w:tcPr>
          <w:p w:rsidRDefault="000B256C" w:rsidP="006F11D5" w:rsidR="004355BF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509.781,80 kn</w:t>
            </w:r>
          </w:p>
        </w:tc>
        <w:tc>
          <w:tcPr>
            <w:tcW w:type="dxa" w:w="1701"/>
            <w:gridSpan w:val="2"/>
            <w:hideMark/>
          </w:tcPr>
          <w:p w:rsidRDefault="000B256C" w:rsidP="006F11D5" w:rsidR="004355BF" w:rsidRPr="006F11D5">
            <w:pPr>
              <w:ind w:firstLine="176"/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451.521,00 kn</w:t>
            </w:r>
          </w:p>
        </w:tc>
        <w:tc>
          <w:tcPr>
            <w:tcW w:type="dxa" w:w="1559"/>
            <w:hideMark/>
          </w:tcPr>
          <w:p w:rsidRDefault="000B256C" w:rsidP="00B97294" w:rsidR="004355BF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58.260,80 kn</w:t>
            </w:r>
          </w:p>
        </w:tc>
        <w:tc>
          <w:tcPr>
            <w:tcW w:type="dxa" w:w="3090"/>
            <w:hideMark/>
          </w:tcPr>
          <w:p w:rsidRDefault="000B256C" w:rsidP="006F11D5" w:rsidR="004355BF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Osporeni dio tražbine je naknadno prijavljen</w:t>
            </w:r>
            <w:r w:rsidR="004355BF" w:rsidRPr="006F11D5">
              <w:rPr>
                <w:sz w:val="22"/>
                <w:szCs w:val="22"/>
              </w:rPr>
              <w:t> </w:t>
            </w:r>
          </w:p>
        </w:tc>
      </w:tr>
      <w:tr w:rsidTr="00D04DAC" w:rsidR="000B256C" w:rsidRPr="006F11D5">
        <w:trPr>
          <w:gridAfter w:val="1"/>
          <w:wAfter w:type="dxa" w:w="78"/>
          <w:trHeight w:val="690"/>
        </w:trPr>
        <w:tc>
          <w:tcPr>
            <w:tcW w:type="dxa" w:w="817"/>
            <w:hideMark/>
          </w:tcPr>
          <w:p w:rsidRDefault="000B256C" w:rsidP="006F11D5" w:rsidR="000B256C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14</w:t>
            </w:r>
          </w:p>
        </w:tc>
        <w:tc>
          <w:tcPr>
            <w:tcW w:type="dxa" w:w="2126"/>
            <w:hideMark/>
          </w:tcPr>
          <w:p w:rsidRDefault="000B256C" w:rsidP="006F11D5" w:rsidR="000B256C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GRADSKA PLINARA ZAGREB – OPSKRBA</w:t>
            </w:r>
          </w:p>
        </w:tc>
        <w:tc>
          <w:tcPr>
            <w:tcW w:type="dxa" w:w="1588"/>
            <w:hideMark/>
          </w:tcPr>
          <w:p w:rsidRDefault="000B256C" w:rsidP="006F11D5" w:rsidR="000B256C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74364571096</w:t>
            </w:r>
          </w:p>
        </w:tc>
        <w:tc>
          <w:tcPr>
            <w:tcW w:type="dxa" w:w="1560"/>
            <w:gridSpan w:val="2"/>
            <w:hideMark/>
          </w:tcPr>
          <w:p w:rsidRDefault="000B256C" w:rsidP="006F11D5" w:rsidR="000B256C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Zagreb, Radnička cesta 1</w:t>
            </w:r>
          </w:p>
        </w:tc>
        <w:tc>
          <w:tcPr>
            <w:tcW w:type="dxa" w:w="1701"/>
            <w:hideMark/>
          </w:tcPr>
          <w:p w:rsidRDefault="000B256C" w:rsidP="006F11D5" w:rsidR="000B256C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21.968,77 kn</w:t>
            </w:r>
          </w:p>
        </w:tc>
        <w:tc>
          <w:tcPr>
            <w:tcW w:type="dxa" w:w="1701"/>
            <w:gridSpan w:val="2"/>
            <w:hideMark/>
          </w:tcPr>
          <w:p w:rsidRDefault="000B256C" w:rsidP="006F11D5" w:rsidR="000B256C" w:rsidRPr="006F11D5">
            <w:pPr>
              <w:ind w:firstLine="34"/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21.511,17 kn</w:t>
            </w:r>
          </w:p>
        </w:tc>
        <w:tc>
          <w:tcPr>
            <w:tcW w:type="dxa" w:w="1559"/>
            <w:hideMark/>
          </w:tcPr>
          <w:p w:rsidRDefault="000B256C" w:rsidP="00B97294" w:rsidR="000B256C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457,60 kn</w:t>
            </w:r>
          </w:p>
        </w:tc>
        <w:tc>
          <w:tcPr>
            <w:tcW w:type="dxa" w:w="3090"/>
            <w:hideMark/>
          </w:tcPr>
          <w:p w:rsidRDefault="000B256C" w:rsidP="006F11D5" w:rsidR="000B256C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Osporeni dio tražbine je naknadno prijavljen </w:t>
            </w:r>
          </w:p>
        </w:tc>
      </w:tr>
      <w:tr w:rsidTr="00D04DAC" w:rsidR="000B256C" w:rsidRPr="006F11D5">
        <w:trPr>
          <w:gridAfter w:val="1"/>
          <w:wAfter w:type="dxa" w:w="78"/>
          <w:trHeight w:val="600"/>
        </w:trPr>
        <w:tc>
          <w:tcPr>
            <w:tcW w:type="dxa" w:w="817"/>
            <w:hideMark/>
          </w:tcPr>
          <w:p w:rsidRDefault="000B256C" w:rsidP="006F11D5" w:rsidR="000B256C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15</w:t>
            </w:r>
          </w:p>
        </w:tc>
        <w:tc>
          <w:tcPr>
            <w:tcW w:type="dxa" w:w="2126"/>
            <w:hideMark/>
          </w:tcPr>
          <w:p w:rsidRDefault="000B256C" w:rsidP="006F11D5" w:rsidR="000B256C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HEP ELEKTRA d.o.o.</w:t>
            </w:r>
          </w:p>
        </w:tc>
        <w:tc>
          <w:tcPr>
            <w:tcW w:type="dxa" w:w="1588"/>
            <w:hideMark/>
          </w:tcPr>
          <w:p w:rsidRDefault="000B256C" w:rsidP="006F11D5" w:rsidR="000B256C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43965974818</w:t>
            </w:r>
          </w:p>
        </w:tc>
        <w:tc>
          <w:tcPr>
            <w:tcW w:type="dxa" w:w="1560"/>
            <w:gridSpan w:val="2"/>
            <w:hideMark/>
          </w:tcPr>
          <w:p w:rsidRDefault="000B256C" w:rsidP="006F11D5" w:rsidR="000B256C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Zagreb, Ulica grada Vukovara 37</w:t>
            </w:r>
          </w:p>
        </w:tc>
        <w:tc>
          <w:tcPr>
            <w:tcW w:type="dxa" w:w="1701"/>
            <w:hideMark/>
          </w:tcPr>
          <w:p w:rsidRDefault="000B256C" w:rsidP="006F11D5" w:rsidR="000B256C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13.554,99 kn</w:t>
            </w:r>
          </w:p>
        </w:tc>
        <w:tc>
          <w:tcPr>
            <w:tcW w:type="dxa" w:w="1701"/>
            <w:gridSpan w:val="2"/>
            <w:hideMark/>
          </w:tcPr>
          <w:p w:rsidRDefault="000B256C" w:rsidP="006F11D5" w:rsidR="000B256C" w:rsidRPr="006F11D5">
            <w:pPr>
              <w:ind w:firstLine="176"/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13.554,99 kn</w:t>
            </w:r>
          </w:p>
        </w:tc>
        <w:tc>
          <w:tcPr>
            <w:tcW w:type="dxa" w:w="1559"/>
            <w:hideMark/>
          </w:tcPr>
          <w:p w:rsidRDefault="000B256C" w:rsidP="00B97294" w:rsidR="000B256C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0,00 kn</w:t>
            </w:r>
          </w:p>
        </w:tc>
        <w:tc>
          <w:tcPr>
            <w:tcW w:type="dxa" w:w="3090"/>
            <w:hideMark/>
          </w:tcPr>
          <w:p w:rsidRDefault="000B256C" w:rsidP="006F11D5" w:rsidR="000B256C" w:rsidRPr="006F11D5">
            <w:pPr>
              <w:ind w:firstLine="720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 </w:t>
            </w:r>
          </w:p>
        </w:tc>
      </w:tr>
      <w:tr w:rsidTr="00D04DAC" w:rsidR="000B256C" w:rsidRPr="006F11D5">
        <w:trPr>
          <w:gridAfter w:val="1"/>
          <w:wAfter w:type="dxa" w:w="78"/>
          <w:trHeight w:val="276"/>
        </w:trPr>
        <w:tc>
          <w:tcPr>
            <w:tcW w:type="dxa" w:w="817"/>
            <w:vMerge w:val="restart"/>
            <w:hideMark/>
          </w:tcPr>
          <w:p w:rsidRDefault="000B256C" w:rsidP="006F11D5" w:rsidR="000B256C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16</w:t>
            </w:r>
          </w:p>
        </w:tc>
        <w:tc>
          <w:tcPr>
            <w:tcW w:type="dxa" w:w="2126"/>
            <w:vMerge w:val="restart"/>
            <w:hideMark/>
          </w:tcPr>
          <w:p w:rsidRDefault="000B256C" w:rsidP="006F11D5" w:rsidR="000B256C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 xml:space="preserve">HOTEL DUGA UVALA d.o.o. </w:t>
            </w:r>
          </w:p>
        </w:tc>
        <w:tc>
          <w:tcPr>
            <w:tcW w:type="dxa" w:w="1588"/>
            <w:vMerge w:val="restart"/>
            <w:hideMark/>
          </w:tcPr>
          <w:p w:rsidRDefault="000B256C" w:rsidP="006F11D5" w:rsidR="000B256C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14113959941</w:t>
            </w:r>
          </w:p>
        </w:tc>
        <w:tc>
          <w:tcPr>
            <w:tcW w:type="dxa" w:w="1560"/>
            <w:gridSpan w:val="2"/>
            <w:vMerge w:val="restart"/>
            <w:hideMark/>
          </w:tcPr>
          <w:p w:rsidRDefault="000B256C" w:rsidP="006F11D5" w:rsidR="000B256C" w:rsidRPr="006F11D5">
            <w:pPr>
              <w:rPr>
                <w:sz w:val="22"/>
                <w:szCs w:val="22"/>
              </w:rPr>
            </w:pPr>
            <w:proofErr w:type="spellStart"/>
            <w:r w:rsidRPr="006F11D5">
              <w:rPr>
                <w:sz w:val="22"/>
                <w:szCs w:val="22"/>
              </w:rPr>
              <w:t>Krnica</w:t>
            </w:r>
            <w:proofErr w:type="spellEnd"/>
            <w:r w:rsidRPr="006F11D5">
              <w:rPr>
                <w:sz w:val="22"/>
                <w:szCs w:val="22"/>
              </w:rPr>
              <w:t>, Duga uvala 1</w:t>
            </w:r>
          </w:p>
        </w:tc>
        <w:tc>
          <w:tcPr>
            <w:tcW w:type="dxa" w:w="1701"/>
            <w:vMerge w:val="restart"/>
            <w:hideMark/>
          </w:tcPr>
          <w:p w:rsidRDefault="000B256C" w:rsidP="006F11D5" w:rsidR="000B256C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322.392,57 kn</w:t>
            </w:r>
          </w:p>
        </w:tc>
        <w:tc>
          <w:tcPr>
            <w:tcW w:type="dxa" w:w="1701"/>
            <w:gridSpan w:val="2"/>
            <w:vMerge w:val="restart"/>
            <w:hideMark/>
          </w:tcPr>
          <w:p w:rsidRDefault="000B256C" w:rsidP="006F11D5" w:rsidR="000B256C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129.377,30 kn</w:t>
            </w:r>
          </w:p>
        </w:tc>
        <w:tc>
          <w:tcPr>
            <w:tcW w:type="dxa" w:w="1559"/>
            <w:vMerge w:val="restart"/>
            <w:hideMark/>
          </w:tcPr>
          <w:p w:rsidRDefault="000B256C" w:rsidP="00B97294" w:rsidR="000B256C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193.015,27 kn</w:t>
            </w:r>
          </w:p>
        </w:tc>
        <w:tc>
          <w:tcPr>
            <w:tcW w:type="dxa" w:w="3090"/>
            <w:vMerge w:val="restart"/>
            <w:hideMark/>
          </w:tcPr>
          <w:p w:rsidRDefault="000B256C" w:rsidP="006F11D5" w:rsidR="000B256C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Osporeni dio tražbine je naknadno prijavljen </w:t>
            </w:r>
          </w:p>
          <w:p w:rsidRDefault="000B256C" w:rsidP="006F11D5" w:rsidR="000B256C" w:rsidRPr="006F11D5">
            <w:pPr>
              <w:rPr>
                <w:sz w:val="22"/>
                <w:szCs w:val="22"/>
              </w:rPr>
            </w:pPr>
          </w:p>
        </w:tc>
      </w:tr>
      <w:tr w:rsidTr="00D04DAC" w:rsidR="000B256C" w:rsidRPr="006F11D5">
        <w:trPr>
          <w:gridAfter w:val="1"/>
          <w:wAfter w:type="dxa" w:w="78"/>
          <w:trHeight w:val="517"/>
        </w:trPr>
        <w:tc>
          <w:tcPr>
            <w:tcW w:type="dxa" w:w="817"/>
            <w:vMerge/>
            <w:hideMark/>
          </w:tcPr>
          <w:p w:rsidRDefault="000B256C" w:rsidP="006F11D5" w:rsidR="000B256C" w:rsidRPr="006F11D5">
            <w:pPr>
              <w:ind w:firstLine="720"/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126"/>
            <w:vMerge/>
            <w:hideMark/>
          </w:tcPr>
          <w:p w:rsidRDefault="000B256C" w:rsidP="006F11D5" w:rsidR="000B256C" w:rsidRPr="006F11D5">
            <w:pPr>
              <w:ind w:firstLine="720"/>
              <w:rPr>
                <w:sz w:val="22"/>
                <w:szCs w:val="22"/>
              </w:rPr>
            </w:pPr>
          </w:p>
        </w:tc>
        <w:tc>
          <w:tcPr>
            <w:tcW w:type="dxa" w:w="1588"/>
            <w:vMerge/>
            <w:hideMark/>
          </w:tcPr>
          <w:p w:rsidRDefault="000B256C" w:rsidP="006F11D5" w:rsidR="000B256C" w:rsidRPr="006F11D5">
            <w:pPr>
              <w:ind w:firstLine="720"/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1560"/>
            <w:gridSpan w:val="2"/>
            <w:vMerge/>
            <w:hideMark/>
          </w:tcPr>
          <w:p w:rsidRDefault="000B256C" w:rsidP="006F11D5" w:rsidR="000B256C" w:rsidRPr="006F11D5">
            <w:pPr>
              <w:ind w:firstLine="720"/>
              <w:rPr>
                <w:sz w:val="22"/>
                <w:szCs w:val="22"/>
              </w:rPr>
            </w:pPr>
          </w:p>
        </w:tc>
        <w:tc>
          <w:tcPr>
            <w:tcW w:type="dxa" w:w="1701"/>
            <w:vMerge/>
            <w:hideMark/>
          </w:tcPr>
          <w:p w:rsidRDefault="000B256C" w:rsidP="006F11D5" w:rsidR="000B256C" w:rsidRPr="006F11D5">
            <w:pPr>
              <w:ind w:firstLine="720"/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1701"/>
            <w:gridSpan w:val="2"/>
            <w:vMerge/>
            <w:hideMark/>
          </w:tcPr>
          <w:p w:rsidRDefault="000B256C" w:rsidP="006F11D5" w:rsidR="000B256C" w:rsidRPr="006F11D5">
            <w:pPr>
              <w:ind w:firstLine="720"/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1559"/>
            <w:vMerge/>
            <w:hideMark/>
          </w:tcPr>
          <w:p w:rsidRDefault="000B256C" w:rsidP="00B97294" w:rsidR="000B256C" w:rsidRPr="006F11D5">
            <w:pPr>
              <w:ind w:firstLine="720"/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3090"/>
            <w:vMerge/>
            <w:hideMark/>
          </w:tcPr>
          <w:p w:rsidRDefault="000B256C" w:rsidP="006F11D5" w:rsidR="000B256C" w:rsidRPr="006F11D5">
            <w:pPr>
              <w:ind w:firstLine="720"/>
              <w:rPr>
                <w:sz w:val="22"/>
                <w:szCs w:val="22"/>
              </w:rPr>
            </w:pPr>
          </w:p>
        </w:tc>
      </w:tr>
      <w:tr w:rsidTr="00D04DAC" w:rsidR="000B256C" w:rsidRPr="006F11D5">
        <w:trPr>
          <w:gridAfter w:val="1"/>
          <w:wAfter w:type="dxa" w:w="78"/>
          <w:trHeight w:val="465"/>
        </w:trPr>
        <w:tc>
          <w:tcPr>
            <w:tcW w:type="dxa" w:w="817"/>
            <w:hideMark/>
          </w:tcPr>
          <w:p w:rsidRDefault="000B256C" w:rsidP="006F11D5" w:rsidR="000B256C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17</w:t>
            </w:r>
          </w:p>
        </w:tc>
        <w:tc>
          <w:tcPr>
            <w:tcW w:type="dxa" w:w="2126"/>
            <w:hideMark/>
          </w:tcPr>
          <w:p w:rsidRDefault="000B256C" w:rsidP="006F11D5" w:rsidR="000B256C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HRVATSKI TELEKOM d.d.</w:t>
            </w:r>
          </w:p>
        </w:tc>
        <w:tc>
          <w:tcPr>
            <w:tcW w:type="dxa" w:w="1588"/>
            <w:hideMark/>
          </w:tcPr>
          <w:p w:rsidRDefault="000B256C" w:rsidP="006F11D5" w:rsidR="000B256C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81793146560</w:t>
            </w:r>
          </w:p>
        </w:tc>
        <w:tc>
          <w:tcPr>
            <w:tcW w:type="dxa" w:w="1560"/>
            <w:gridSpan w:val="2"/>
            <w:hideMark/>
          </w:tcPr>
          <w:p w:rsidRDefault="000B256C" w:rsidP="006F11D5" w:rsidR="000B256C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 xml:space="preserve">Zagreb, Roberta </w:t>
            </w:r>
            <w:r w:rsidRPr="006F11D5">
              <w:rPr>
                <w:sz w:val="22"/>
                <w:szCs w:val="22"/>
              </w:rPr>
              <w:lastRenderedPageBreak/>
              <w:t>Frangeša Mihanovića 9</w:t>
            </w:r>
          </w:p>
        </w:tc>
        <w:tc>
          <w:tcPr>
            <w:tcW w:type="dxa" w:w="1701"/>
            <w:hideMark/>
          </w:tcPr>
          <w:p w:rsidRDefault="000B256C" w:rsidP="006F11D5" w:rsidR="000B256C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lastRenderedPageBreak/>
              <w:t>3.038,47 kn</w:t>
            </w:r>
          </w:p>
        </w:tc>
        <w:tc>
          <w:tcPr>
            <w:tcW w:type="dxa" w:w="1701"/>
            <w:gridSpan w:val="2"/>
            <w:hideMark/>
          </w:tcPr>
          <w:p w:rsidRDefault="000B256C" w:rsidP="006F11D5" w:rsidR="000B256C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3.038,47 kn</w:t>
            </w:r>
          </w:p>
        </w:tc>
        <w:tc>
          <w:tcPr>
            <w:tcW w:type="dxa" w:w="1559"/>
            <w:hideMark/>
          </w:tcPr>
          <w:p w:rsidRDefault="000B256C" w:rsidP="00B97294" w:rsidR="000B256C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0,00 kn</w:t>
            </w:r>
          </w:p>
        </w:tc>
        <w:tc>
          <w:tcPr>
            <w:tcW w:type="dxa" w:w="3090"/>
          </w:tcPr>
          <w:p w:rsidRDefault="000B256C" w:rsidP="006F11D5" w:rsidR="000B256C" w:rsidRPr="006F11D5">
            <w:pPr>
              <w:ind w:firstLine="34"/>
              <w:rPr>
                <w:sz w:val="22"/>
                <w:szCs w:val="22"/>
              </w:rPr>
            </w:pPr>
          </w:p>
        </w:tc>
      </w:tr>
      <w:tr w:rsidTr="00D04DAC" w:rsidR="000B256C" w:rsidRPr="006F11D5">
        <w:trPr>
          <w:gridAfter w:val="1"/>
          <w:wAfter w:type="dxa" w:w="78"/>
          <w:trHeight w:val="465"/>
        </w:trPr>
        <w:tc>
          <w:tcPr>
            <w:tcW w:type="dxa" w:w="817"/>
            <w:hideMark/>
          </w:tcPr>
          <w:p w:rsidRDefault="000B256C" w:rsidP="006F11D5" w:rsidR="000B256C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18</w:t>
            </w:r>
          </w:p>
        </w:tc>
        <w:tc>
          <w:tcPr>
            <w:tcW w:type="dxa" w:w="2126"/>
            <w:hideMark/>
          </w:tcPr>
          <w:p w:rsidRDefault="000B256C" w:rsidP="006F11D5" w:rsidR="000B256C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BORO ILINOVIĆ</w:t>
            </w:r>
          </w:p>
        </w:tc>
        <w:tc>
          <w:tcPr>
            <w:tcW w:type="dxa" w:w="1588"/>
            <w:hideMark/>
          </w:tcPr>
          <w:p w:rsidRDefault="000B256C" w:rsidP="006F11D5" w:rsidR="000B256C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79068617692</w:t>
            </w:r>
          </w:p>
        </w:tc>
        <w:tc>
          <w:tcPr>
            <w:tcW w:type="dxa" w:w="1560"/>
            <w:gridSpan w:val="2"/>
            <w:hideMark/>
          </w:tcPr>
          <w:p w:rsidRDefault="000B256C" w:rsidP="000A3382" w:rsidR="000B256C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 xml:space="preserve">Zagreb, </w:t>
            </w:r>
            <w:proofErr w:type="spellStart"/>
            <w:r w:rsidRPr="006F11D5">
              <w:rPr>
                <w:sz w:val="22"/>
                <w:szCs w:val="22"/>
              </w:rPr>
              <w:t>Poljanička</w:t>
            </w:r>
            <w:proofErr w:type="spellEnd"/>
            <w:r w:rsidRPr="006F11D5">
              <w:rPr>
                <w:sz w:val="22"/>
                <w:szCs w:val="22"/>
              </w:rPr>
              <w:t xml:space="preserve"> </w:t>
            </w:r>
            <w:r w:rsidR="000A3382">
              <w:rPr>
                <w:sz w:val="22"/>
                <w:szCs w:val="22"/>
              </w:rPr>
              <w:t>5</w:t>
            </w:r>
          </w:p>
        </w:tc>
        <w:tc>
          <w:tcPr>
            <w:tcW w:type="dxa" w:w="1701"/>
            <w:hideMark/>
          </w:tcPr>
          <w:p w:rsidRDefault="00EC55D2" w:rsidP="006F11D5" w:rsidR="000B256C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207,00 kn</w:t>
            </w:r>
          </w:p>
        </w:tc>
        <w:tc>
          <w:tcPr>
            <w:tcW w:type="dxa" w:w="1701"/>
            <w:gridSpan w:val="2"/>
            <w:hideMark/>
          </w:tcPr>
          <w:p w:rsidRDefault="00EC55D2" w:rsidP="006F11D5" w:rsidR="000B256C" w:rsidRPr="006F11D5">
            <w:pPr>
              <w:ind w:firstLine="34"/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207,00 kn</w:t>
            </w:r>
          </w:p>
        </w:tc>
        <w:tc>
          <w:tcPr>
            <w:tcW w:type="dxa" w:w="1559"/>
            <w:hideMark/>
          </w:tcPr>
          <w:p w:rsidRDefault="00EC55D2" w:rsidP="00B97294" w:rsidR="000B256C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0,00 kn</w:t>
            </w:r>
          </w:p>
        </w:tc>
        <w:tc>
          <w:tcPr>
            <w:tcW w:type="dxa" w:w="3090"/>
            <w:hideMark/>
          </w:tcPr>
          <w:p w:rsidRDefault="000B256C" w:rsidP="006F11D5" w:rsidR="000B256C" w:rsidRPr="006F11D5">
            <w:pPr>
              <w:ind w:firstLine="720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 </w:t>
            </w:r>
          </w:p>
        </w:tc>
      </w:tr>
      <w:tr w:rsidTr="00D04DAC" w:rsidR="000B256C" w:rsidRPr="006F11D5">
        <w:trPr>
          <w:gridAfter w:val="1"/>
          <w:wAfter w:type="dxa" w:w="78"/>
          <w:trHeight w:val="465"/>
        </w:trPr>
        <w:tc>
          <w:tcPr>
            <w:tcW w:type="dxa" w:w="817"/>
            <w:hideMark/>
          </w:tcPr>
          <w:p w:rsidRDefault="000B256C" w:rsidP="006F11D5" w:rsidR="000B256C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19</w:t>
            </w:r>
          </w:p>
        </w:tc>
        <w:tc>
          <w:tcPr>
            <w:tcW w:type="dxa" w:w="2126"/>
            <w:hideMark/>
          </w:tcPr>
          <w:p w:rsidRDefault="00EC55D2" w:rsidP="006F11D5" w:rsidR="000B256C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INVESTPROJEKT d.o.o.</w:t>
            </w:r>
          </w:p>
        </w:tc>
        <w:tc>
          <w:tcPr>
            <w:tcW w:type="dxa" w:w="1588"/>
            <w:hideMark/>
          </w:tcPr>
          <w:p w:rsidRDefault="00EC55D2" w:rsidP="006F11D5" w:rsidR="000B256C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71571700874</w:t>
            </w:r>
          </w:p>
        </w:tc>
        <w:tc>
          <w:tcPr>
            <w:tcW w:type="dxa" w:w="1560"/>
            <w:gridSpan w:val="2"/>
            <w:hideMark/>
          </w:tcPr>
          <w:p w:rsidRDefault="00EC55D2" w:rsidP="006F11D5" w:rsidR="000B256C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Zagreb, Nikole Tesle 10</w:t>
            </w:r>
            <w:r w:rsidR="008E68C9">
              <w:rPr>
                <w:sz w:val="22"/>
                <w:szCs w:val="22"/>
              </w:rPr>
              <w:t>/</w:t>
            </w:r>
            <w:r w:rsidRPr="006F11D5">
              <w:rPr>
                <w:sz w:val="22"/>
                <w:szCs w:val="22"/>
              </w:rPr>
              <w:t>II</w:t>
            </w:r>
          </w:p>
        </w:tc>
        <w:tc>
          <w:tcPr>
            <w:tcW w:type="dxa" w:w="1701"/>
            <w:hideMark/>
          </w:tcPr>
          <w:p w:rsidRDefault="00EC55D2" w:rsidP="006F11D5" w:rsidR="000B256C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1.250,00 kn</w:t>
            </w:r>
          </w:p>
        </w:tc>
        <w:tc>
          <w:tcPr>
            <w:tcW w:type="dxa" w:w="1701"/>
            <w:gridSpan w:val="2"/>
            <w:hideMark/>
          </w:tcPr>
          <w:p w:rsidRDefault="00EC55D2" w:rsidP="006F11D5" w:rsidR="000B256C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1.250,00 kn</w:t>
            </w:r>
          </w:p>
        </w:tc>
        <w:tc>
          <w:tcPr>
            <w:tcW w:type="dxa" w:w="1559"/>
            <w:hideMark/>
          </w:tcPr>
          <w:p w:rsidRDefault="00EC55D2" w:rsidP="00B97294" w:rsidR="000B256C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0,00 kn</w:t>
            </w:r>
          </w:p>
        </w:tc>
        <w:tc>
          <w:tcPr>
            <w:tcW w:type="dxa" w:w="3090"/>
            <w:hideMark/>
          </w:tcPr>
          <w:p w:rsidRDefault="000B256C" w:rsidP="006F11D5" w:rsidR="000B256C" w:rsidRPr="006F11D5">
            <w:pPr>
              <w:ind w:firstLine="720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 </w:t>
            </w:r>
          </w:p>
        </w:tc>
      </w:tr>
      <w:tr w:rsidTr="00D04DAC" w:rsidR="000B256C" w:rsidRPr="006F11D5">
        <w:trPr>
          <w:gridAfter w:val="1"/>
          <w:wAfter w:type="dxa" w:w="78"/>
          <w:trHeight w:val="465"/>
        </w:trPr>
        <w:tc>
          <w:tcPr>
            <w:tcW w:type="dxa" w:w="817"/>
            <w:hideMark/>
          </w:tcPr>
          <w:p w:rsidRDefault="000B256C" w:rsidP="006F11D5" w:rsidR="000B256C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20</w:t>
            </w:r>
          </w:p>
        </w:tc>
        <w:tc>
          <w:tcPr>
            <w:tcW w:type="dxa" w:w="2126"/>
            <w:hideMark/>
          </w:tcPr>
          <w:p w:rsidRDefault="00EC55D2" w:rsidP="006F11D5" w:rsidR="000B256C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ISTO d.d. "u stečaju"</w:t>
            </w:r>
          </w:p>
        </w:tc>
        <w:tc>
          <w:tcPr>
            <w:tcW w:type="dxa" w:w="1588"/>
            <w:hideMark/>
          </w:tcPr>
          <w:p w:rsidRDefault="00EC55D2" w:rsidP="006F11D5" w:rsidR="000B256C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88502209643</w:t>
            </w:r>
          </w:p>
        </w:tc>
        <w:tc>
          <w:tcPr>
            <w:tcW w:type="dxa" w:w="1560"/>
            <w:gridSpan w:val="2"/>
            <w:hideMark/>
          </w:tcPr>
          <w:p w:rsidRDefault="00EC55D2" w:rsidP="006F11D5" w:rsidR="000B256C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Zagreb, Augusta Šenoe 4-6</w:t>
            </w:r>
          </w:p>
        </w:tc>
        <w:tc>
          <w:tcPr>
            <w:tcW w:type="dxa" w:w="1701"/>
            <w:hideMark/>
          </w:tcPr>
          <w:p w:rsidRDefault="00EC55D2" w:rsidP="006F11D5" w:rsidR="000B256C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101.852,42 kn</w:t>
            </w:r>
          </w:p>
        </w:tc>
        <w:tc>
          <w:tcPr>
            <w:tcW w:type="dxa" w:w="1701"/>
            <w:gridSpan w:val="2"/>
            <w:hideMark/>
          </w:tcPr>
          <w:p w:rsidRDefault="00EC55D2" w:rsidP="006F11D5" w:rsidR="000B256C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101.852,42 kn</w:t>
            </w:r>
          </w:p>
        </w:tc>
        <w:tc>
          <w:tcPr>
            <w:tcW w:type="dxa" w:w="1559"/>
            <w:hideMark/>
          </w:tcPr>
          <w:p w:rsidRDefault="00EC55D2" w:rsidP="00B97294" w:rsidR="000B256C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0,00 kn</w:t>
            </w:r>
          </w:p>
        </w:tc>
        <w:tc>
          <w:tcPr>
            <w:tcW w:type="dxa" w:w="3090"/>
            <w:hideMark/>
          </w:tcPr>
          <w:p w:rsidRDefault="000B256C" w:rsidP="006F11D5" w:rsidR="000B256C" w:rsidRPr="006F11D5">
            <w:pPr>
              <w:ind w:firstLine="720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 </w:t>
            </w:r>
          </w:p>
        </w:tc>
      </w:tr>
      <w:tr w:rsidTr="00D04DAC" w:rsidR="000B256C" w:rsidRPr="006F11D5">
        <w:trPr>
          <w:gridAfter w:val="1"/>
          <w:wAfter w:type="dxa" w:w="78"/>
          <w:trHeight w:val="465"/>
        </w:trPr>
        <w:tc>
          <w:tcPr>
            <w:tcW w:type="dxa" w:w="817"/>
            <w:hideMark/>
          </w:tcPr>
          <w:p w:rsidRDefault="000B256C" w:rsidP="006F11D5" w:rsidR="000B256C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21</w:t>
            </w:r>
          </w:p>
        </w:tc>
        <w:tc>
          <w:tcPr>
            <w:tcW w:type="dxa" w:w="2126"/>
            <w:hideMark/>
          </w:tcPr>
          <w:p w:rsidRDefault="00EC55D2" w:rsidP="006F11D5" w:rsidR="000B256C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ISTO GRUPA d.d.</w:t>
            </w:r>
          </w:p>
        </w:tc>
        <w:tc>
          <w:tcPr>
            <w:tcW w:type="dxa" w:w="1588"/>
            <w:hideMark/>
          </w:tcPr>
          <w:p w:rsidRDefault="00EC55D2" w:rsidP="006F11D5" w:rsidR="000B256C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78858201330</w:t>
            </w:r>
          </w:p>
        </w:tc>
        <w:tc>
          <w:tcPr>
            <w:tcW w:type="dxa" w:w="1560"/>
            <w:gridSpan w:val="2"/>
            <w:hideMark/>
          </w:tcPr>
          <w:p w:rsidRDefault="00EC55D2" w:rsidP="006F11D5" w:rsidR="000B256C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Zagreb, Augusta Šenoe 4-6</w:t>
            </w:r>
          </w:p>
        </w:tc>
        <w:tc>
          <w:tcPr>
            <w:tcW w:type="dxa" w:w="1701"/>
            <w:hideMark/>
          </w:tcPr>
          <w:p w:rsidRDefault="00EC55D2" w:rsidP="006F11D5" w:rsidR="000B256C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168.214,35 kn</w:t>
            </w:r>
          </w:p>
        </w:tc>
        <w:tc>
          <w:tcPr>
            <w:tcW w:type="dxa" w:w="1701"/>
            <w:gridSpan w:val="2"/>
            <w:hideMark/>
          </w:tcPr>
          <w:p w:rsidRDefault="00EC55D2" w:rsidP="006F11D5" w:rsidR="000B256C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168.214,35 kn</w:t>
            </w:r>
          </w:p>
        </w:tc>
        <w:tc>
          <w:tcPr>
            <w:tcW w:type="dxa" w:w="1559"/>
            <w:hideMark/>
          </w:tcPr>
          <w:p w:rsidRDefault="00EC55D2" w:rsidP="00B97294" w:rsidR="000B256C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0,00 kn</w:t>
            </w:r>
          </w:p>
        </w:tc>
        <w:tc>
          <w:tcPr>
            <w:tcW w:type="dxa" w:w="3090"/>
            <w:hideMark/>
          </w:tcPr>
          <w:p w:rsidRDefault="000B256C" w:rsidP="006F11D5" w:rsidR="000B256C" w:rsidRPr="006F11D5">
            <w:pPr>
              <w:ind w:firstLine="720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 </w:t>
            </w:r>
          </w:p>
        </w:tc>
      </w:tr>
      <w:tr w:rsidTr="00D04DAC" w:rsidR="000B256C" w:rsidRPr="006F11D5">
        <w:trPr>
          <w:gridAfter w:val="1"/>
          <w:wAfter w:type="dxa" w:w="78"/>
          <w:trHeight w:val="915"/>
        </w:trPr>
        <w:tc>
          <w:tcPr>
            <w:tcW w:type="dxa" w:w="817"/>
            <w:hideMark/>
          </w:tcPr>
          <w:p w:rsidRDefault="000B256C" w:rsidP="006F11D5" w:rsidR="000B256C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22</w:t>
            </w:r>
          </w:p>
        </w:tc>
        <w:tc>
          <w:tcPr>
            <w:tcW w:type="dxa" w:w="2126"/>
            <w:hideMark/>
          </w:tcPr>
          <w:p w:rsidRDefault="00EC55D2" w:rsidP="006F11D5" w:rsidR="000B256C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ISTO STUDENT d.o.o.</w:t>
            </w:r>
          </w:p>
        </w:tc>
        <w:tc>
          <w:tcPr>
            <w:tcW w:type="dxa" w:w="1588"/>
            <w:hideMark/>
          </w:tcPr>
          <w:p w:rsidRDefault="00EC55D2" w:rsidP="006F11D5" w:rsidR="000B256C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27765153916</w:t>
            </w:r>
          </w:p>
        </w:tc>
        <w:tc>
          <w:tcPr>
            <w:tcW w:type="dxa" w:w="1560"/>
            <w:gridSpan w:val="2"/>
            <w:hideMark/>
          </w:tcPr>
          <w:p w:rsidRDefault="00EC55D2" w:rsidP="006F11D5" w:rsidR="000B256C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 xml:space="preserve">Zagreb, </w:t>
            </w:r>
            <w:proofErr w:type="spellStart"/>
            <w:r w:rsidRPr="006F11D5">
              <w:rPr>
                <w:sz w:val="22"/>
                <w:szCs w:val="22"/>
              </w:rPr>
              <w:t>Kennedyev</w:t>
            </w:r>
            <w:proofErr w:type="spellEnd"/>
            <w:r w:rsidRPr="006F11D5">
              <w:rPr>
                <w:sz w:val="22"/>
                <w:szCs w:val="22"/>
              </w:rPr>
              <w:t xml:space="preserve"> trg 2</w:t>
            </w:r>
          </w:p>
        </w:tc>
        <w:tc>
          <w:tcPr>
            <w:tcW w:type="dxa" w:w="1701"/>
            <w:hideMark/>
          </w:tcPr>
          <w:p w:rsidRDefault="00EC55D2" w:rsidP="006F11D5" w:rsidR="000B256C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3.493.411,67 kn</w:t>
            </w:r>
          </w:p>
        </w:tc>
        <w:tc>
          <w:tcPr>
            <w:tcW w:type="dxa" w:w="1701"/>
            <w:gridSpan w:val="2"/>
            <w:hideMark/>
          </w:tcPr>
          <w:p w:rsidRDefault="00EC55D2" w:rsidP="006F11D5" w:rsidR="000B256C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3.493.411,67 kn</w:t>
            </w:r>
          </w:p>
        </w:tc>
        <w:tc>
          <w:tcPr>
            <w:tcW w:type="dxa" w:w="1559"/>
            <w:hideMark/>
          </w:tcPr>
          <w:p w:rsidRDefault="00EC55D2" w:rsidP="00B97294" w:rsidR="000B256C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0,00 kn</w:t>
            </w:r>
          </w:p>
        </w:tc>
        <w:tc>
          <w:tcPr>
            <w:tcW w:type="dxa" w:w="3090"/>
          </w:tcPr>
          <w:p w:rsidRDefault="000B256C" w:rsidP="006F11D5" w:rsidR="000B256C" w:rsidRPr="006F11D5">
            <w:pPr>
              <w:ind w:firstLine="34"/>
              <w:rPr>
                <w:sz w:val="22"/>
                <w:szCs w:val="22"/>
              </w:rPr>
            </w:pPr>
          </w:p>
        </w:tc>
      </w:tr>
      <w:tr w:rsidTr="00D04DAC" w:rsidR="000B256C" w:rsidRPr="006F11D5">
        <w:trPr>
          <w:gridAfter w:val="1"/>
          <w:wAfter w:type="dxa" w:w="78"/>
          <w:trHeight w:val="915"/>
        </w:trPr>
        <w:tc>
          <w:tcPr>
            <w:tcW w:type="dxa" w:w="817"/>
          </w:tcPr>
          <w:p w:rsidRDefault="000B256C" w:rsidP="006F11D5" w:rsidR="000B256C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23</w:t>
            </w:r>
          </w:p>
        </w:tc>
        <w:tc>
          <w:tcPr>
            <w:tcW w:type="dxa" w:w="2126"/>
          </w:tcPr>
          <w:p w:rsidRDefault="00EC55D2" w:rsidP="006F11D5" w:rsidR="000B256C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BRANKO JAKIĆ</w:t>
            </w:r>
          </w:p>
        </w:tc>
        <w:tc>
          <w:tcPr>
            <w:tcW w:type="dxa" w:w="1588"/>
          </w:tcPr>
          <w:p w:rsidRDefault="00EC55D2" w:rsidP="006F11D5" w:rsidR="000B256C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08564858401</w:t>
            </w:r>
          </w:p>
        </w:tc>
        <w:tc>
          <w:tcPr>
            <w:tcW w:type="dxa" w:w="1560"/>
            <w:gridSpan w:val="2"/>
          </w:tcPr>
          <w:p w:rsidRDefault="00EC55D2" w:rsidP="006F11D5" w:rsidR="000B256C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 xml:space="preserve">Zagreb, </w:t>
            </w:r>
            <w:proofErr w:type="spellStart"/>
            <w:r w:rsidRPr="006F11D5">
              <w:rPr>
                <w:sz w:val="22"/>
                <w:szCs w:val="22"/>
              </w:rPr>
              <w:t>Kopernikova</w:t>
            </w:r>
            <w:proofErr w:type="spellEnd"/>
            <w:r w:rsidRPr="006F11D5">
              <w:rPr>
                <w:sz w:val="22"/>
                <w:szCs w:val="22"/>
              </w:rPr>
              <w:t xml:space="preserve"> 34</w:t>
            </w:r>
          </w:p>
        </w:tc>
        <w:tc>
          <w:tcPr>
            <w:tcW w:type="dxa" w:w="1701"/>
          </w:tcPr>
          <w:p w:rsidRDefault="00EC55D2" w:rsidP="006F11D5" w:rsidR="000B256C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102.495,57 kn</w:t>
            </w:r>
          </w:p>
        </w:tc>
        <w:tc>
          <w:tcPr>
            <w:tcW w:type="dxa" w:w="1701"/>
            <w:gridSpan w:val="2"/>
          </w:tcPr>
          <w:p w:rsidRDefault="00EC55D2" w:rsidP="006F11D5" w:rsidR="000B256C" w:rsidRPr="006F11D5">
            <w:pPr>
              <w:ind w:firstLine="34"/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102.495,57 kn</w:t>
            </w:r>
          </w:p>
        </w:tc>
        <w:tc>
          <w:tcPr>
            <w:tcW w:type="dxa" w:w="1559"/>
          </w:tcPr>
          <w:p w:rsidRDefault="00EC55D2" w:rsidP="00B97294" w:rsidR="000B256C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0,00 kn</w:t>
            </w:r>
          </w:p>
        </w:tc>
        <w:tc>
          <w:tcPr>
            <w:tcW w:type="dxa" w:w="3090"/>
          </w:tcPr>
          <w:p w:rsidRDefault="000B256C" w:rsidP="006F11D5" w:rsidR="000B256C" w:rsidRPr="006F11D5">
            <w:pPr>
              <w:ind w:firstLine="34"/>
              <w:rPr>
                <w:sz w:val="22"/>
                <w:szCs w:val="22"/>
              </w:rPr>
            </w:pPr>
          </w:p>
        </w:tc>
      </w:tr>
      <w:tr w:rsidTr="00732010" w:rsidR="00EC55D2" w:rsidRPr="006F11D5">
        <w:trPr>
          <w:gridAfter w:val="1"/>
          <w:wAfter w:type="dxa" w:w="78"/>
          <w:trHeight w:val="915"/>
        </w:trPr>
        <w:tc>
          <w:tcPr>
            <w:tcW w:type="dxa" w:w="817"/>
          </w:tcPr>
          <w:p w:rsidRDefault="00EC55D2" w:rsidP="006F11D5" w:rsidR="00EC55D2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24</w:t>
            </w:r>
          </w:p>
        </w:tc>
        <w:tc>
          <w:tcPr>
            <w:tcW w:type="dxa" w:w="2126"/>
          </w:tcPr>
          <w:p w:rsidRDefault="00EC55D2" w:rsidP="006F11D5" w:rsidR="00EC55D2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IVAN KARAKAŠ</w:t>
            </w:r>
          </w:p>
        </w:tc>
        <w:tc>
          <w:tcPr>
            <w:tcW w:type="dxa" w:w="1588"/>
          </w:tcPr>
          <w:p w:rsidRDefault="00EC55D2" w:rsidP="006F11D5" w:rsidR="00EC55D2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84072209212</w:t>
            </w:r>
          </w:p>
        </w:tc>
        <w:tc>
          <w:tcPr>
            <w:tcW w:type="dxa" w:w="1560"/>
            <w:gridSpan w:val="2"/>
          </w:tcPr>
          <w:p w:rsidRDefault="00EC55D2" w:rsidP="006F11D5" w:rsidR="00EC55D2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 xml:space="preserve">Zagreb, </w:t>
            </w:r>
            <w:proofErr w:type="spellStart"/>
            <w:r w:rsidRPr="006F11D5">
              <w:rPr>
                <w:sz w:val="22"/>
                <w:szCs w:val="22"/>
              </w:rPr>
              <w:t>Vrbani</w:t>
            </w:r>
            <w:proofErr w:type="spellEnd"/>
            <w:r w:rsidRPr="006F11D5">
              <w:rPr>
                <w:sz w:val="22"/>
                <w:szCs w:val="22"/>
              </w:rPr>
              <w:t xml:space="preserve"> 17</w:t>
            </w:r>
          </w:p>
        </w:tc>
        <w:tc>
          <w:tcPr>
            <w:tcW w:type="dxa" w:w="1701"/>
          </w:tcPr>
          <w:p w:rsidRDefault="00EC55D2" w:rsidP="006F11D5" w:rsidR="00EC55D2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177,00 kn</w:t>
            </w:r>
          </w:p>
        </w:tc>
        <w:tc>
          <w:tcPr>
            <w:tcW w:type="dxa" w:w="1701"/>
            <w:gridSpan w:val="2"/>
          </w:tcPr>
          <w:p w:rsidRDefault="00EC55D2" w:rsidP="006F11D5" w:rsidR="00EC55D2" w:rsidRPr="006F11D5">
            <w:pPr>
              <w:ind w:firstLine="34"/>
              <w:jc w:val="center"/>
              <w:rPr>
                <w:b/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177,00 kn</w:t>
            </w:r>
          </w:p>
        </w:tc>
        <w:tc>
          <w:tcPr>
            <w:tcW w:type="dxa" w:w="1559"/>
          </w:tcPr>
          <w:p w:rsidRDefault="00EC55D2" w:rsidP="00B97294" w:rsidR="00EC55D2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0,00 kn</w:t>
            </w:r>
          </w:p>
        </w:tc>
        <w:tc>
          <w:tcPr>
            <w:tcW w:type="dxa" w:w="3090"/>
          </w:tcPr>
          <w:p w:rsidRDefault="00EC55D2" w:rsidP="006F11D5" w:rsidR="00EC55D2" w:rsidRPr="006F11D5">
            <w:pPr>
              <w:ind w:firstLine="34"/>
              <w:rPr>
                <w:sz w:val="22"/>
                <w:szCs w:val="22"/>
              </w:rPr>
            </w:pPr>
          </w:p>
        </w:tc>
      </w:tr>
      <w:tr w:rsidTr="00732010" w:rsidR="00EC55D2" w:rsidRPr="006F11D5">
        <w:trPr>
          <w:gridAfter w:val="1"/>
          <w:wAfter w:type="dxa" w:w="78"/>
          <w:trHeight w:val="915"/>
        </w:trPr>
        <w:tc>
          <w:tcPr>
            <w:tcW w:type="dxa" w:w="817"/>
          </w:tcPr>
          <w:p w:rsidRDefault="00EC55D2" w:rsidP="006F11D5" w:rsidR="00EC55D2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25</w:t>
            </w:r>
          </w:p>
        </w:tc>
        <w:tc>
          <w:tcPr>
            <w:tcW w:type="dxa" w:w="2126"/>
          </w:tcPr>
          <w:p w:rsidRDefault="00EC55D2" w:rsidP="006F11D5" w:rsidR="00EC55D2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VERA KOVAČEVIĆ</w:t>
            </w:r>
          </w:p>
        </w:tc>
        <w:tc>
          <w:tcPr>
            <w:tcW w:type="dxa" w:w="1588"/>
          </w:tcPr>
          <w:p w:rsidRDefault="00EC55D2" w:rsidP="006F11D5" w:rsidR="00EC55D2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80116074534</w:t>
            </w:r>
          </w:p>
        </w:tc>
        <w:tc>
          <w:tcPr>
            <w:tcW w:type="dxa" w:w="1560"/>
            <w:gridSpan w:val="2"/>
          </w:tcPr>
          <w:p w:rsidRDefault="00EC55D2" w:rsidP="006F11D5" w:rsidR="00EC55D2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 xml:space="preserve">Zagreb, </w:t>
            </w:r>
            <w:proofErr w:type="spellStart"/>
            <w:r w:rsidRPr="006F11D5">
              <w:rPr>
                <w:sz w:val="22"/>
                <w:szCs w:val="22"/>
              </w:rPr>
              <w:t>Hanamanova</w:t>
            </w:r>
            <w:proofErr w:type="spellEnd"/>
            <w:r w:rsidRPr="006F11D5">
              <w:rPr>
                <w:sz w:val="22"/>
                <w:szCs w:val="22"/>
              </w:rPr>
              <w:t xml:space="preserve"> 1D</w:t>
            </w:r>
          </w:p>
        </w:tc>
        <w:tc>
          <w:tcPr>
            <w:tcW w:type="dxa" w:w="1701"/>
          </w:tcPr>
          <w:p w:rsidRDefault="00EC55D2" w:rsidP="006F11D5" w:rsidR="00EC55D2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19,65 kn</w:t>
            </w:r>
          </w:p>
        </w:tc>
        <w:tc>
          <w:tcPr>
            <w:tcW w:type="dxa" w:w="1701"/>
            <w:gridSpan w:val="2"/>
          </w:tcPr>
          <w:p w:rsidRDefault="00EC55D2" w:rsidP="006F11D5" w:rsidR="00EC55D2" w:rsidRPr="006F11D5">
            <w:pPr>
              <w:ind w:firstLine="34"/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19,65 kn</w:t>
            </w:r>
          </w:p>
        </w:tc>
        <w:tc>
          <w:tcPr>
            <w:tcW w:type="dxa" w:w="1559"/>
          </w:tcPr>
          <w:p w:rsidRDefault="00EC55D2" w:rsidP="00B97294" w:rsidR="00EC55D2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0,00 kn</w:t>
            </w:r>
          </w:p>
        </w:tc>
        <w:tc>
          <w:tcPr>
            <w:tcW w:type="dxa" w:w="3090"/>
          </w:tcPr>
          <w:p w:rsidRDefault="00EC55D2" w:rsidP="006F11D5" w:rsidR="00EC55D2" w:rsidRPr="006F11D5">
            <w:pPr>
              <w:ind w:firstLine="34"/>
              <w:rPr>
                <w:sz w:val="22"/>
                <w:szCs w:val="22"/>
              </w:rPr>
            </w:pPr>
          </w:p>
        </w:tc>
      </w:tr>
      <w:tr w:rsidTr="00732010" w:rsidR="00EC55D2" w:rsidRPr="006F11D5">
        <w:trPr>
          <w:gridAfter w:val="1"/>
          <w:wAfter w:type="dxa" w:w="78"/>
          <w:trHeight w:val="915"/>
        </w:trPr>
        <w:tc>
          <w:tcPr>
            <w:tcW w:type="dxa" w:w="817"/>
          </w:tcPr>
          <w:p w:rsidRDefault="00EC55D2" w:rsidP="006F11D5" w:rsidR="00EC55D2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26</w:t>
            </w:r>
          </w:p>
        </w:tc>
        <w:tc>
          <w:tcPr>
            <w:tcW w:type="dxa" w:w="2126"/>
          </w:tcPr>
          <w:p w:rsidRDefault="00EC55D2" w:rsidP="006F11D5" w:rsidR="00EC55D2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STJEPAN LEKTORIĆ</w:t>
            </w:r>
          </w:p>
        </w:tc>
        <w:tc>
          <w:tcPr>
            <w:tcW w:type="dxa" w:w="1588"/>
          </w:tcPr>
          <w:p w:rsidRDefault="00EC55D2" w:rsidP="006F11D5" w:rsidR="00EC55D2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47031109357</w:t>
            </w:r>
          </w:p>
        </w:tc>
        <w:tc>
          <w:tcPr>
            <w:tcW w:type="dxa" w:w="1560"/>
            <w:gridSpan w:val="2"/>
          </w:tcPr>
          <w:p w:rsidRDefault="00EC55D2" w:rsidP="006F11D5" w:rsidR="00EC55D2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 xml:space="preserve">Donja </w:t>
            </w:r>
            <w:proofErr w:type="spellStart"/>
            <w:r w:rsidRPr="006F11D5">
              <w:rPr>
                <w:sz w:val="22"/>
                <w:szCs w:val="22"/>
              </w:rPr>
              <w:t>Lomnica</w:t>
            </w:r>
            <w:proofErr w:type="spellEnd"/>
            <w:r w:rsidRPr="006F11D5">
              <w:rPr>
                <w:sz w:val="22"/>
                <w:szCs w:val="22"/>
              </w:rPr>
              <w:t>, Odranska 63</w:t>
            </w:r>
          </w:p>
        </w:tc>
        <w:tc>
          <w:tcPr>
            <w:tcW w:type="dxa" w:w="1701"/>
          </w:tcPr>
          <w:p w:rsidRDefault="00EC55D2" w:rsidP="006F11D5" w:rsidR="00EC55D2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121,00 kn</w:t>
            </w:r>
          </w:p>
          <w:p w:rsidRDefault="00EC55D2" w:rsidP="006F11D5" w:rsidR="00EC55D2" w:rsidRPr="006F11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1701"/>
            <w:gridSpan w:val="2"/>
          </w:tcPr>
          <w:p w:rsidRDefault="00EC55D2" w:rsidP="006F11D5" w:rsidR="00EC55D2" w:rsidRPr="006F11D5">
            <w:pPr>
              <w:ind w:firstLine="34"/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121,00 kn</w:t>
            </w:r>
          </w:p>
        </w:tc>
        <w:tc>
          <w:tcPr>
            <w:tcW w:type="dxa" w:w="1559"/>
          </w:tcPr>
          <w:p w:rsidRDefault="00EC55D2" w:rsidP="00B97294" w:rsidR="00EC55D2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0,00 kn</w:t>
            </w:r>
          </w:p>
        </w:tc>
        <w:tc>
          <w:tcPr>
            <w:tcW w:type="dxa" w:w="3090"/>
          </w:tcPr>
          <w:p w:rsidRDefault="00EC55D2" w:rsidP="006F11D5" w:rsidR="00EC55D2" w:rsidRPr="006F11D5">
            <w:pPr>
              <w:ind w:firstLine="34"/>
              <w:rPr>
                <w:sz w:val="22"/>
                <w:szCs w:val="22"/>
              </w:rPr>
            </w:pPr>
          </w:p>
        </w:tc>
      </w:tr>
      <w:tr w:rsidTr="00732010" w:rsidR="00EC55D2" w:rsidRPr="006F11D5">
        <w:trPr>
          <w:gridAfter w:val="1"/>
          <w:wAfter w:type="dxa" w:w="78"/>
          <w:trHeight w:val="915"/>
        </w:trPr>
        <w:tc>
          <w:tcPr>
            <w:tcW w:type="dxa" w:w="817"/>
          </w:tcPr>
          <w:p w:rsidRDefault="00EC55D2" w:rsidP="006F11D5" w:rsidR="00EC55D2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27</w:t>
            </w:r>
          </w:p>
        </w:tc>
        <w:tc>
          <w:tcPr>
            <w:tcW w:type="dxa" w:w="2126"/>
          </w:tcPr>
          <w:p w:rsidRDefault="00EC55D2" w:rsidP="006F11D5" w:rsidR="00EC55D2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HIMKA MAHIĆ</w:t>
            </w:r>
          </w:p>
          <w:p w:rsidRDefault="00EC55D2" w:rsidP="006F11D5" w:rsidR="00EC55D2" w:rsidRPr="006F11D5">
            <w:pPr>
              <w:rPr>
                <w:sz w:val="22"/>
                <w:szCs w:val="22"/>
              </w:rPr>
            </w:pPr>
          </w:p>
        </w:tc>
        <w:tc>
          <w:tcPr>
            <w:tcW w:type="dxa" w:w="1588"/>
          </w:tcPr>
          <w:p w:rsidRDefault="00EC55D2" w:rsidP="006F11D5" w:rsidR="00EC55D2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88984399052</w:t>
            </w:r>
          </w:p>
        </w:tc>
        <w:tc>
          <w:tcPr>
            <w:tcW w:type="dxa" w:w="1560"/>
            <w:gridSpan w:val="2"/>
          </w:tcPr>
          <w:p w:rsidRDefault="00EC55D2" w:rsidP="006F11D5" w:rsidR="00EC55D2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 xml:space="preserve">Zagreb, </w:t>
            </w:r>
            <w:proofErr w:type="spellStart"/>
            <w:r w:rsidRPr="006F11D5">
              <w:rPr>
                <w:sz w:val="22"/>
                <w:szCs w:val="22"/>
              </w:rPr>
              <w:t>Trnsko</w:t>
            </w:r>
            <w:proofErr w:type="spellEnd"/>
            <w:r w:rsidRPr="006F11D5">
              <w:rPr>
                <w:sz w:val="22"/>
                <w:szCs w:val="22"/>
              </w:rPr>
              <w:t xml:space="preserve"> 10a</w:t>
            </w:r>
          </w:p>
          <w:p w:rsidRDefault="00EC55D2" w:rsidP="006F11D5" w:rsidR="00EC55D2" w:rsidRPr="006F11D5">
            <w:pPr>
              <w:rPr>
                <w:sz w:val="22"/>
                <w:szCs w:val="22"/>
              </w:rPr>
            </w:pPr>
          </w:p>
        </w:tc>
        <w:tc>
          <w:tcPr>
            <w:tcW w:type="dxa" w:w="1701"/>
          </w:tcPr>
          <w:p w:rsidRDefault="00EC55D2" w:rsidP="006F11D5" w:rsidR="00EC55D2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87,20 kn</w:t>
            </w:r>
          </w:p>
        </w:tc>
        <w:tc>
          <w:tcPr>
            <w:tcW w:type="dxa" w:w="1701"/>
            <w:gridSpan w:val="2"/>
          </w:tcPr>
          <w:p w:rsidRDefault="00EC55D2" w:rsidP="006F11D5" w:rsidR="00EC55D2" w:rsidRPr="006F11D5">
            <w:pPr>
              <w:ind w:firstLine="34"/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87,20 kn</w:t>
            </w:r>
          </w:p>
        </w:tc>
        <w:tc>
          <w:tcPr>
            <w:tcW w:type="dxa" w:w="1559"/>
          </w:tcPr>
          <w:p w:rsidRDefault="00EC55D2" w:rsidP="00B97294" w:rsidR="00EC55D2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0,00 kn</w:t>
            </w:r>
          </w:p>
        </w:tc>
        <w:tc>
          <w:tcPr>
            <w:tcW w:type="dxa" w:w="3090"/>
          </w:tcPr>
          <w:p w:rsidRDefault="00EC55D2" w:rsidP="006F11D5" w:rsidR="00EC55D2" w:rsidRPr="006F11D5">
            <w:pPr>
              <w:ind w:firstLine="34"/>
              <w:rPr>
                <w:sz w:val="22"/>
                <w:szCs w:val="22"/>
              </w:rPr>
            </w:pPr>
          </w:p>
        </w:tc>
      </w:tr>
      <w:tr w:rsidTr="00732010" w:rsidR="00EC55D2" w:rsidRPr="006F11D5">
        <w:trPr>
          <w:gridAfter w:val="1"/>
          <w:wAfter w:type="dxa" w:w="78"/>
          <w:trHeight w:val="915"/>
        </w:trPr>
        <w:tc>
          <w:tcPr>
            <w:tcW w:type="dxa" w:w="817"/>
          </w:tcPr>
          <w:p w:rsidRDefault="00EC55D2" w:rsidP="006F11D5" w:rsidR="00EC55D2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type="dxa" w:w="2126"/>
          </w:tcPr>
          <w:p w:rsidRDefault="00EC55D2" w:rsidP="006F11D5" w:rsidR="00EC55D2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REPUBLIKA HRVATSKA, MINISTARSTVO FINANCIJA</w:t>
            </w:r>
          </w:p>
        </w:tc>
        <w:tc>
          <w:tcPr>
            <w:tcW w:type="dxa" w:w="1588"/>
          </w:tcPr>
          <w:p w:rsidRDefault="00EC55D2" w:rsidP="006F11D5" w:rsidR="00EC55D2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18683136487</w:t>
            </w:r>
          </w:p>
        </w:tc>
        <w:tc>
          <w:tcPr>
            <w:tcW w:type="dxa" w:w="1560"/>
            <w:gridSpan w:val="2"/>
          </w:tcPr>
          <w:p w:rsidRDefault="00EC55D2" w:rsidP="006F11D5" w:rsidR="00EC55D2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Zagreb, Katančićeva 5, OIB: 18683136487</w:t>
            </w:r>
          </w:p>
        </w:tc>
        <w:tc>
          <w:tcPr>
            <w:tcW w:type="dxa" w:w="1701"/>
          </w:tcPr>
          <w:p w:rsidRDefault="00EC55D2" w:rsidP="006F11D5" w:rsidR="00EC55D2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2.488.566,71 kn</w:t>
            </w:r>
          </w:p>
        </w:tc>
        <w:tc>
          <w:tcPr>
            <w:tcW w:type="dxa" w:w="1701"/>
            <w:gridSpan w:val="2"/>
          </w:tcPr>
          <w:p w:rsidRDefault="00EC55D2" w:rsidP="006F11D5" w:rsidR="00EC55D2" w:rsidRPr="006F11D5">
            <w:pPr>
              <w:ind w:firstLine="34"/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1.102.580,54 kn</w:t>
            </w:r>
          </w:p>
        </w:tc>
        <w:tc>
          <w:tcPr>
            <w:tcW w:type="dxa" w:w="1559"/>
          </w:tcPr>
          <w:p w:rsidRDefault="00EC55D2" w:rsidP="00B97294" w:rsidR="00EC55D2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1.385.986,17 kn</w:t>
            </w:r>
          </w:p>
        </w:tc>
        <w:tc>
          <w:tcPr>
            <w:tcW w:type="dxa" w:w="3090"/>
          </w:tcPr>
          <w:p w:rsidRDefault="00EC55D2" w:rsidP="008D5AE4" w:rsidR="00EC55D2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U tijeku su upravni postupci u odnosu na osporeni dio</w:t>
            </w:r>
          </w:p>
        </w:tc>
      </w:tr>
      <w:tr w:rsidTr="00732010" w:rsidR="00EC55D2" w:rsidRPr="006F11D5">
        <w:trPr>
          <w:gridAfter w:val="1"/>
          <w:wAfter w:type="dxa" w:w="78"/>
          <w:trHeight w:val="915"/>
        </w:trPr>
        <w:tc>
          <w:tcPr>
            <w:tcW w:type="dxa" w:w="817"/>
          </w:tcPr>
          <w:p w:rsidRDefault="00EC55D2" w:rsidP="006F11D5" w:rsidR="00EC55D2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29</w:t>
            </w:r>
          </w:p>
        </w:tc>
        <w:tc>
          <w:tcPr>
            <w:tcW w:type="dxa" w:w="2126"/>
          </w:tcPr>
          <w:p w:rsidRDefault="00405905" w:rsidP="006F11D5" w:rsidR="00EC55D2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MIJO MRŠIĆ</w:t>
            </w:r>
          </w:p>
        </w:tc>
        <w:tc>
          <w:tcPr>
            <w:tcW w:type="dxa" w:w="1588"/>
          </w:tcPr>
          <w:p w:rsidRDefault="00405905" w:rsidP="006F11D5" w:rsidR="00EC55D2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57010037535</w:t>
            </w:r>
          </w:p>
        </w:tc>
        <w:tc>
          <w:tcPr>
            <w:tcW w:type="dxa" w:w="1560"/>
            <w:gridSpan w:val="2"/>
          </w:tcPr>
          <w:p w:rsidRDefault="00405905" w:rsidP="006F11D5" w:rsidR="00EC55D2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 xml:space="preserve">Ogulin, </w:t>
            </w:r>
            <w:proofErr w:type="spellStart"/>
            <w:r w:rsidRPr="006F11D5">
              <w:rPr>
                <w:sz w:val="22"/>
                <w:szCs w:val="22"/>
              </w:rPr>
              <w:t>Krlenac</w:t>
            </w:r>
            <w:proofErr w:type="spellEnd"/>
            <w:r w:rsidRPr="006F11D5">
              <w:rPr>
                <w:sz w:val="22"/>
                <w:szCs w:val="22"/>
              </w:rPr>
              <w:t xml:space="preserve"> 15</w:t>
            </w:r>
          </w:p>
        </w:tc>
        <w:tc>
          <w:tcPr>
            <w:tcW w:type="dxa" w:w="1701"/>
          </w:tcPr>
          <w:p w:rsidRDefault="00405905" w:rsidP="006F11D5" w:rsidR="00EC55D2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93,00 kn</w:t>
            </w:r>
          </w:p>
        </w:tc>
        <w:tc>
          <w:tcPr>
            <w:tcW w:type="dxa" w:w="1701"/>
            <w:gridSpan w:val="2"/>
          </w:tcPr>
          <w:p w:rsidRDefault="00405905" w:rsidP="006F11D5" w:rsidR="00EC55D2" w:rsidRPr="006F11D5">
            <w:pPr>
              <w:ind w:firstLine="34"/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93,00 kn</w:t>
            </w:r>
          </w:p>
        </w:tc>
        <w:tc>
          <w:tcPr>
            <w:tcW w:type="dxa" w:w="1559"/>
          </w:tcPr>
          <w:p w:rsidRDefault="00405905" w:rsidP="00B97294" w:rsidR="00EC55D2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0,00 kn</w:t>
            </w:r>
          </w:p>
        </w:tc>
        <w:tc>
          <w:tcPr>
            <w:tcW w:type="dxa" w:w="3090"/>
          </w:tcPr>
          <w:p w:rsidRDefault="00EC55D2" w:rsidP="006F11D5" w:rsidR="00EC55D2" w:rsidRPr="006F11D5">
            <w:pPr>
              <w:ind w:firstLine="34"/>
              <w:rPr>
                <w:sz w:val="22"/>
                <w:szCs w:val="22"/>
              </w:rPr>
            </w:pPr>
          </w:p>
        </w:tc>
      </w:tr>
      <w:tr w:rsidTr="00732010" w:rsidR="00EC55D2" w:rsidRPr="006F11D5">
        <w:trPr>
          <w:gridAfter w:val="1"/>
          <w:wAfter w:type="dxa" w:w="78"/>
          <w:trHeight w:val="915"/>
        </w:trPr>
        <w:tc>
          <w:tcPr>
            <w:tcW w:type="dxa" w:w="817"/>
          </w:tcPr>
          <w:p w:rsidRDefault="00EC55D2" w:rsidP="006F11D5" w:rsidR="00EC55D2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30</w:t>
            </w:r>
          </w:p>
        </w:tc>
        <w:tc>
          <w:tcPr>
            <w:tcW w:type="dxa" w:w="2126"/>
          </w:tcPr>
          <w:p w:rsidRDefault="00405905" w:rsidP="006F11D5" w:rsidR="00EC55D2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NEGOTIATOR d.o.o.</w:t>
            </w:r>
          </w:p>
        </w:tc>
        <w:tc>
          <w:tcPr>
            <w:tcW w:type="dxa" w:w="1588"/>
          </w:tcPr>
          <w:p w:rsidRDefault="00405905" w:rsidP="006F11D5" w:rsidR="00EC55D2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12934187226</w:t>
            </w:r>
          </w:p>
        </w:tc>
        <w:tc>
          <w:tcPr>
            <w:tcW w:type="dxa" w:w="1560"/>
            <w:gridSpan w:val="2"/>
          </w:tcPr>
          <w:p w:rsidRDefault="00405905" w:rsidP="006F11D5" w:rsidR="00EC55D2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Ivanec, Akademika Ladislava Šabana 28</w:t>
            </w:r>
          </w:p>
        </w:tc>
        <w:tc>
          <w:tcPr>
            <w:tcW w:type="dxa" w:w="1701"/>
          </w:tcPr>
          <w:p w:rsidRDefault="00405905" w:rsidP="006F11D5" w:rsidR="00EC55D2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87.500,00 kn</w:t>
            </w:r>
          </w:p>
        </w:tc>
        <w:tc>
          <w:tcPr>
            <w:tcW w:type="dxa" w:w="1701"/>
            <w:gridSpan w:val="2"/>
          </w:tcPr>
          <w:p w:rsidRDefault="00405905" w:rsidP="006F11D5" w:rsidR="00EC55D2" w:rsidRPr="006F11D5">
            <w:pPr>
              <w:ind w:firstLine="34"/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87.500,00 kn</w:t>
            </w:r>
          </w:p>
        </w:tc>
        <w:tc>
          <w:tcPr>
            <w:tcW w:type="dxa" w:w="1559"/>
          </w:tcPr>
          <w:p w:rsidRDefault="00405905" w:rsidP="00B97294" w:rsidR="00EC55D2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0,00 kn</w:t>
            </w:r>
          </w:p>
        </w:tc>
        <w:tc>
          <w:tcPr>
            <w:tcW w:type="dxa" w:w="3090"/>
          </w:tcPr>
          <w:p w:rsidRDefault="00EC55D2" w:rsidP="006F11D5" w:rsidR="00EC55D2" w:rsidRPr="006F11D5">
            <w:pPr>
              <w:ind w:firstLine="34"/>
              <w:rPr>
                <w:sz w:val="22"/>
                <w:szCs w:val="22"/>
              </w:rPr>
            </w:pPr>
          </w:p>
        </w:tc>
      </w:tr>
      <w:tr w:rsidTr="00732010" w:rsidR="00EC55D2" w:rsidRPr="006F11D5">
        <w:trPr>
          <w:gridAfter w:val="1"/>
          <w:wAfter w:type="dxa" w:w="78"/>
          <w:trHeight w:val="915"/>
        </w:trPr>
        <w:tc>
          <w:tcPr>
            <w:tcW w:type="dxa" w:w="817"/>
          </w:tcPr>
          <w:p w:rsidRDefault="00EC55D2" w:rsidP="006F11D5" w:rsidR="00EC55D2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31</w:t>
            </w:r>
          </w:p>
        </w:tc>
        <w:tc>
          <w:tcPr>
            <w:tcW w:type="dxa" w:w="2126"/>
          </w:tcPr>
          <w:p w:rsidRDefault="00405905" w:rsidP="006F11D5" w:rsidR="00EC55D2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SVETO OROZOVIĆ</w:t>
            </w:r>
          </w:p>
        </w:tc>
        <w:tc>
          <w:tcPr>
            <w:tcW w:type="dxa" w:w="1588"/>
          </w:tcPr>
          <w:p w:rsidRDefault="00405905" w:rsidP="006F11D5" w:rsidR="00EC55D2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50557673439</w:t>
            </w:r>
          </w:p>
        </w:tc>
        <w:tc>
          <w:tcPr>
            <w:tcW w:type="dxa" w:w="1560"/>
            <w:gridSpan w:val="2"/>
          </w:tcPr>
          <w:p w:rsidRDefault="00405905" w:rsidP="006F11D5" w:rsidR="00EC55D2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 xml:space="preserve">Zagreb, </w:t>
            </w:r>
            <w:proofErr w:type="spellStart"/>
            <w:r w:rsidRPr="006F11D5">
              <w:rPr>
                <w:sz w:val="22"/>
                <w:szCs w:val="22"/>
              </w:rPr>
              <w:t>Poljanička</w:t>
            </w:r>
            <w:proofErr w:type="spellEnd"/>
            <w:r w:rsidRPr="006F11D5">
              <w:rPr>
                <w:sz w:val="22"/>
                <w:szCs w:val="22"/>
              </w:rPr>
              <w:t xml:space="preserve"> 5</w:t>
            </w:r>
          </w:p>
        </w:tc>
        <w:tc>
          <w:tcPr>
            <w:tcW w:type="dxa" w:w="1701"/>
          </w:tcPr>
          <w:p w:rsidRDefault="00405905" w:rsidP="006F11D5" w:rsidR="00EC55D2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236,00 kn</w:t>
            </w:r>
          </w:p>
        </w:tc>
        <w:tc>
          <w:tcPr>
            <w:tcW w:type="dxa" w:w="1701"/>
            <w:gridSpan w:val="2"/>
          </w:tcPr>
          <w:p w:rsidRDefault="00405905" w:rsidP="006F11D5" w:rsidR="00EC55D2" w:rsidRPr="006F11D5">
            <w:pPr>
              <w:ind w:firstLine="34"/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236,00 kn</w:t>
            </w:r>
          </w:p>
        </w:tc>
        <w:tc>
          <w:tcPr>
            <w:tcW w:type="dxa" w:w="1559"/>
          </w:tcPr>
          <w:p w:rsidRDefault="00405905" w:rsidP="00B97294" w:rsidR="00EC55D2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0,00 kn</w:t>
            </w:r>
          </w:p>
        </w:tc>
        <w:tc>
          <w:tcPr>
            <w:tcW w:type="dxa" w:w="3090"/>
          </w:tcPr>
          <w:p w:rsidRDefault="00EC55D2" w:rsidP="006F11D5" w:rsidR="00EC55D2" w:rsidRPr="006F11D5">
            <w:pPr>
              <w:ind w:firstLine="34"/>
              <w:rPr>
                <w:sz w:val="22"/>
                <w:szCs w:val="22"/>
              </w:rPr>
            </w:pPr>
          </w:p>
        </w:tc>
      </w:tr>
      <w:tr w:rsidTr="00732010" w:rsidR="00EC55D2" w:rsidRPr="006F11D5">
        <w:trPr>
          <w:gridAfter w:val="1"/>
          <w:wAfter w:type="dxa" w:w="78"/>
          <w:trHeight w:val="915"/>
        </w:trPr>
        <w:tc>
          <w:tcPr>
            <w:tcW w:type="dxa" w:w="817"/>
          </w:tcPr>
          <w:p w:rsidRDefault="00EC55D2" w:rsidP="006F11D5" w:rsidR="00EC55D2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32</w:t>
            </w:r>
          </w:p>
        </w:tc>
        <w:tc>
          <w:tcPr>
            <w:tcW w:type="dxa" w:w="2126"/>
          </w:tcPr>
          <w:p w:rsidRDefault="00405905" w:rsidP="006F11D5" w:rsidR="00EC55D2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PATRICIA PAIĆ</w:t>
            </w:r>
          </w:p>
        </w:tc>
        <w:tc>
          <w:tcPr>
            <w:tcW w:type="dxa" w:w="1588"/>
          </w:tcPr>
          <w:p w:rsidRDefault="00405905" w:rsidP="006F11D5" w:rsidR="00EC55D2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33857443890</w:t>
            </w:r>
          </w:p>
        </w:tc>
        <w:tc>
          <w:tcPr>
            <w:tcW w:type="dxa" w:w="1560"/>
            <w:gridSpan w:val="2"/>
          </w:tcPr>
          <w:p w:rsidRDefault="00405905" w:rsidP="006F11D5" w:rsidR="00EC55D2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Požega, Ante Starčevića 59</w:t>
            </w:r>
          </w:p>
        </w:tc>
        <w:tc>
          <w:tcPr>
            <w:tcW w:type="dxa" w:w="1701"/>
          </w:tcPr>
          <w:p w:rsidRDefault="00405905" w:rsidP="006F11D5" w:rsidR="00405905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114,60 kn</w:t>
            </w:r>
          </w:p>
          <w:p w:rsidRDefault="00EC55D2" w:rsidP="006F11D5" w:rsidR="00EC55D2" w:rsidRPr="006F11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1701"/>
            <w:gridSpan w:val="2"/>
          </w:tcPr>
          <w:p w:rsidRDefault="00405905" w:rsidP="006F11D5" w:rsidR="00EC55D2" w:rsidRPr="006F11D5">
            <w:pPr>
              <w:ind w:firstLine="34"/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114,60 kn</w:t>
            </w:r>
          </w:p>
        </w:tc>
        <w:tc>
          <w:tcPr>
            <w:tcW w:type="dxa" w:w="1559"/>
          </w:tcPr>
          <w:p w:rsidRDefault="00405905" w:rsidP="00B97294" w:rsidR="00EC55D2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0,00 kn</w:t>
            </w:r>
          </w:p>
        </w:tc>
        <w:tc>
          <w:tcPr>
            <w:tcW w:type="dxa" w:w="3090"/>
          </w:tcPr>
          <w:p w:rsidRDefault="00EC55D2" w:rsidP="006F11D5" w:rsidR="00EC55D2" w:rsidRPr="006F11D5">
            <w:pPr>
              <w:ind w:firstLine="34"/>
              <w:rPr>
                <w:sz w:val="22"/>
                <w:szCs w:val="22"/>
              </w:rPr>
            </w:pPr>
          </w:p>
        </w:tc>
      </w:tr>
      <w:tr w:rsidTr="00732010" w:rsidR="00EC55D2" w:rsidRPr="006F11D5">
        <w:trPr>
          <w:gridAfter w:val="1"/>
          <w:wAfter w:type="dxa" w:w="78"/>
          <w:trHeight w:val="915"/>
        </w:trPr>
        <w:tc>
          <w:tcPr>
            <w:tcW w:type="dxa" w:w="817"/>
          </w:tcPr>
          <w:p w:rsidRDefault="00EC55D2" w:rsidP="006F11D5" w:rsidR="00EC55D2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33</w:t>
            </w:r>
          </w:p>
        </w:tc>
        <w:tc>
          <w:tcPr>
            <w:tcW w:type="dxa" w:w="2126"/>
          </w:tcPr>
          <w:p w:rsidRDefault="00405905" w:rsidP="006F11D5" w:rsidR="00405905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PODRAVSKA BANKA d.d.</w:t>
            </w:r>
          </w:p>
          <w:p w:rsidRDefault="00EC55D2" w:rsidP="006F11D5" w:rsidR="00EC55D2" w:rsidRPr="006F11D5">
            <w:pPr>
              <w:rPr>
                <w:sz w:val="22"/>
                <w:szCs w:val="22"/>
              </w:rPr>
            </w:pPr>
          </w:p>
        </w:tc>
        <w:tc>
          <w:tcPr>
            <w:tcW w:type="dxa" w:w="1588"/>
          </w:tcPr>
          <w:p w:rsidRDefault="00405905" w:rsidP="006F11D5" w:rsidR="00EC55D2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97326283154</w:t>
            </w:r>
          </w:p>
        </w:tc>
        <w:tc>
          <w:tcPr>
            <w:tcW w:type="dxa" w:w="1560"/>
            <w:gridSpan w:val="2"/>
          </w:tcPr>
          <w:p w:rsidRDefault="00405905" w:rsidP="006F11D5" w:rsidR="00EC55D2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Koprivnica, Opatička 3</w:t>
            </w:r>
          </w:p>
        </w:tc>
        <w:tc>
          <w:tcPr>
            <w:tcW w:type="dxa" w:w="1701"/>
          </w:tcPr>
          <w:p w:rsidRDefault="00405905" w:rsidP="006F11D5" w:rsidR="00405905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3.126,38 kn</w:t>
            </w:r>
          </w:p>
          <w:p w:rsidRDefault="00EC55D2" w:rsidP="006F11D5" w:rsidR="00EC55D2" w:rsidRPr="006F11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1701"/>
            <w:gridSpan w:val="2"/>
          </w:tcPr>
          <w:p w:rsidRDefault="00405905" w:rsidP="006F11D5" w:rsidR="00EC55D2" w:rsidRPr="006F11D5">
            <w:pPr>
              <w:ind w:firstLine="34"/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3.126,38 kn</w:t>
            </w:r>
          </w:p>
        </w:tc>
        <w:tc>
          <w:tcPr>
            <w:tcW w:type="dxa" w:w="1559"/>
          </w:tcPr>
          <w:p w:rsidRDefault="00405905" w:rsidP="00B97294" w:rsidR="00EC55D2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0,00 kn</w:t>
            </w:r>
          </w:p>
        </w:tc>
        <w:tc>
          <w:tcPr>
            <w:tcW w:type="dxa" w:w="3090"/>
          </w:tcPr>
          <w:p w:rsidRDefault="00EC55D2" w:rsidP="006F11D5" w:rsidR="00EC55D2" w:rsidRPr="006F11D5">
            <w:pPr>
              <w:ind w:firstLine="34"/>
              <w:rPr>
                <w:sz w:val="22"/>
                <w:szCs w:val="22"/>
              </w:rPr>
            </w:pPr>
          </w:p>
        </w:tc>
      </w:tr>
      <w:tr w:rsidTr="00732010" w:rsidR="00EC55D2" w:rsidRPr="006F11D5">
        <w:trPr>
          <w:gridAfter w:val="1"/>
          <w:wAfter w:type="dxa" w:w="78"/>
          <w:trHeight w:val="915"/>
        </w:trPr>
        <w:tc>
          <w:tcPr>
            <w:tcW w:type="dxa" w:w="817"/>
          </w:tcPr>
          <w:p w:rsidRDefault="00EC55D2" w:rsidP="006F11D5" w:rsidR="00EC55D2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34</w:t>
            </w:r>
          </w:p>
        </w:tc>
        <w:tc>
          <w:tcPr>
            <w:tcW w:type="dxa" w:w="2126"/>
          </w:tcPr>
          <w:p w:rsidRDefault="00405905" w:rsidP="006F11D5" w:rsidR="00EC55D2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PROJEKT KEN d.o.o.</w:t>
            </w:r>
          </w:p>
        </w:tc>
        <w:tc>
          <w:tcPr>
            <w:tcW w:type="dxa" w:w="1588"/>
          </w:tcPr>
          <w:p w:rsidRDefault="00405905" w:rsidP="006F11D5" w:rsidR="00EC55D2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22380592873</w:t>
            </w:r>
          </w:p>
        </w:tc>
        <w:tc>
          <w:tcPr>
            <w:tcW w:type="dxa" w:w="1560"/>
            <w:gridSpan w:val="2"/>
          </w:tcPr>
          <w:p w:rsidRDefault="00405905" w:rsidP="006F11D5" w:rsidR="00405905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 xml:space="preserve">Zagreb, </w:t>
            </w:r>
            <w:proofErr w:type="spellStart"/>
            <w:r w:rsidRPr="006F11D5">
              <w:rPr>
                <w:sz w:val="22"/>
                <w:szCs w:val="22"/>
              </w:rPr>
              <w:t>Kennedyev</w:t>
            </w:r>
            <w:proofErr w:type="spellEnd"/>
            <w:r w:rsidRPr="006F11D5">
              <w:rPr>
                <w:sz w:val="22"/>
                <w:szCs w:val="22"/>
              </w:rPr>
              <w:t xml:space="preserve"> trg 2</w:t>
            </w:r>
          </w:p>
          <w:p w:rsidRDefault="00EC55D2" w:rsidP="006F11D5" w:rsidR="00EC55D2" w:rsidRPr="006F11D5">
            <w:pPr>
              <w:rPr>
                <w:sz w:val="22"/>
                <w:szCs w:val="22"/>
              </w:rPr>
            </w:pPr>
          </w:p>
        </w:tc>
        <w:tc>
          <w:tcPr>
            <w:tcW w:type="dxa" w:w="1701"/>
          </w:tcPr>
          <w:p w:rsidRDefault="00405905" w:rsidP="006F11D5" w:rsidR="00405905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571,00 kn</w:t>
            </w:r>
          </w:p>
          <w:p w:rsidRDefault="00EC55D2" w:rsidP="006F11D5" w:rsidR="00EC55D2" w:rsidRPr="006F11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1701"/>
            <w:gridSpan w:val="2"/>
          </w:tcPr>
          <w:p w:rsidRDefault="00405905" w:rsidP="006F11D5" w:rsidR="00EC55D2" w:rsidRPr="006F11D5">
            <w:pPr>
              <w:ind w:firstLine="34"/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571,00 kn</w:t>
            </w:r>
          </w:p>
        </w:tc>
        <w:tc>
          <w:tcPr>
            <w:tcW w:type="dxa" w:w="1559"/>
          </w:tcPr>
          <w:p w:rsidRDefault="00405905" w:rsidP="00B97294" w:rsidR="00EC55D2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0,00 kn</w:t>
            </w:r>
          </w:p>
        </w:tc>
        <w:tc>
          <w:tcPr>
            <w:tcW w:type="dxa" w:w="3090"/>
          </w:tcPr>
          <w:p w:rsidRDefault="00EC55D2" w:rsidP="006F11D5" w:rsidR="00EC55D2" w:rsidRPr="006F11D5">
            <w:pPr>
              <w:ind w:firstLine="34"/>
              <w:rPr>
                <w:sz w:val="22"/>
                <w:szCs w:val="22"/>
              </w:rPr>
            </w:pPr>
          </w:p>
        </w:tc>
      </w:tr>
      <w:tr w:rsidTr="00732010" w:rsidR="00EC55D2" w:rsidRPr="006F11D5">
        <w:trPr>
          <w:gridAfter w:val="1"/>
          <w:wAfter w:type="dxa" w:w="78"/>
          <w:trHeight w:val="915"/>
        </w:trPr>
        <w:tc>
          <w:tcPr>
            <w:tcW w:type="dxa" w:w="817"/>
          </w:tcPr>
          <w:p w:rsidRDefault="00EC55D2" w:rsidP="006F11D5" w:rsidR="00EC55D2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35</w:t>
            </w:r>
          </w:p>
        </w:tc>
        <w:tc>
          <w:tcPr>
            <w:tcW w:type="dxa" w:w="2126"/>
          </w:tcPr>
          <w:p w:rsidRDefault="00405905" w:rsidP="006F11D5" w:rsidR="00EC55D2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ALEN RITOŠA</w:t>
            </w:r>
          </w:p>
        </w:tc>
        <w:tc>
          <w:tcPr>
            <w:tcW w:type="dxa" w:w="1588"/>
          </w:tcPr>
          <w:p w:rsidRDefault="00405905" w:rsidP="006F11D5" w:rsidR="00EC55D2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26338612437</w:t>
            </w:r>
          </w:p>
        </w:tc>
        <w:tc>
          <w:tcPr>
            <w:tcW w:type="dxa" w:w="1560"/>
            <w:gridSpan w:val="2"/>
          </w:tcPr>
          <w:p w:rsidRDefault="00405905" w:rsidP="006F11D5" w:rsidR="00EC55D2" w:rsidRPr="006F11D5">
            <w:pPr>
              <w:rPr>
                <w:sz w:val="22"/>
                <w:szCs w:val="22"/>
              </w:rPr>
            </w:pPr>
            <w:proofErr w:type="spellStart"/>
            <w:r w:rsidRPr="006F11D5">
              <w:rPr>
                <w:sz w:val="22"/>
                <w:szCs w:val="22"/>
              </w:rPr>
              <w:t>Bertoši</w:t>
            </w:r>
            <w:proofErr w:type="spellEnd"/>
            <w:r w:rsidRPr="006F11D5">
              <w:rPr>
                <w:sz w:val="22"/>
                <w:szCs w:val="22"/>
              </w:rPr>
              <w:t>, Kuhari 9F</w:t>
            </w:r>
          </w:p>
        </w:tc>
        <w:tc>
          <w:tcPr>
            <w:tcW w:type="dxa" w:w="1701"/>
          </w:tcPr>
          <w:p w:rsidRDefault="00405905" w:rsidP="006F11D5" w:rsidR="00EC55D2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437,50 kn</w:t>
            </w:r>
          </w:p>
        </w:tc>
        <w:tc>
          <w:tcPr>
            <w:tcW w:type="dxa" w:w="1701"/>
            <w:gridSpan w:val="2"/>
          </w:tcPr>
          <w:p w:rsidRDefault="00405905" w:rsidP="006F11D5" w:rsidR="00EC55D2" w:rsidRPr="006F11D5">
            <w:pPr>
              <w:ind w:firstLine="34"/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437,50 kn</w:t>
            </w:r>
          </w:p>
        </w:tc>
        <w:tc>
          <w:tcPr>
            <w:tcW w:type="dxa" w:w="1559"/>
          </w:tcPr>
          <w:p w:rsidRDefault="00405905" w:rsidP="00B97294" w:rsidR="00EC55D2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0,00 kn</w:t>
            </w:r>
          </w:p>
        </w:tc>
        <w:tc>
          <w:tcPr>
            <w:tcW w:type="dxa" w:w="3090"/>
          </w:tcPr>
          <w:p w:rsidRDefault="00EC55D2" w:rsidP="006F11D5" w:rsidR="00EC55D2" w:rsidRPr="006F11D5">
            <w:pPr>
              <w:ind w:firstLine="34"/>
              <w:rPr>
                <w:sz w:val="22"/>
                <w:szCs w:val="22"/>
              </w:rPr>
            </w:pPr>
          </w:p>
        </w:tc>
      </w:tr>
      <w:tr w:rsidTr="00732010" w:rsidR="00EC55D2" w:rsidRPr="006F11D5">
        <w:trPr>
          <w:gridAfter w:val="1"/>
          <w:wAfter w:type="dxa" w:w="78"/>
          <w:trHeight w:val="915"/>
        </w:trPr>
        <w:tc>
          <w:tcPr>
            <w:tcW w:type="dxa" w:w="817"/>
          </w:tcPr>
          <w:p w:rsidRDefault="00EC55D2" w:rsidP="006F11D5" w:rsidR="00EC55D2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36</w:t>
            </w:r>
          </w:p>
        </w:tc>
        <w:tc>
          <w:tcPr>
            <w:tcW w:type="dxa" w:w="2126"/>
          </w:tcPr>
          <w:p w:rsidRDefault="00405905" w:rsidP="006F11D5" w:rsidR="00405905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STAMBENI ZG d.o.o.</w:t>
            </w:r>
          </w:p>
          <w:p w:rsidRDefault="00EC55D2" w:rsidP="006F11D5" w:rsidR="00EC55D2" w:rsidRPr="006F11D5">
            <w:pPr>
              <w:rPr>
                <w:sz w:val="22"/>
                <w:szCs w:val="22"/>
              </w:rPr>
            </w:pPr>
          </w:p>
        </w:tc>
        <w:tc>
          <w:tcPr>
            <w:tcW w:type="dxa" w:w="1588"/>
          </w:tcPr>
          <w:p w:rsidRDefault="00405905" w:rsidP="006F11D5" w:rsidR="00EC55D2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43118119983</w:t>
            </w:r>
          </w:p>
        </w:tc>
        <w:tc>
          <w:tcPr>
            <w:tcW w:type="dxa" w:w="1560"/>
            <w:gridSpan w:val="2"/>
          </w:tcPr>
          <w:p w:rsidRDefault="00405905" w:rsidP="006F11D5" w:rsidR="00EC55D2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Zagreb, Savska cesta 183</w:t>
            </w:r>
          </w:p>
        </w:tc>
        <w:tc>
          <w:tcPr>
            <w:tcW w:type="dxa" w:w="1701"/>
          </w:tcPr>
          <w:p w:rsidRDefault="00405905" w:rsidP="006F11D5" w:rsidR="00EC55D2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142.064,15 kn</w:t>
            </w:r>
          </w:p>
        </w:tc>
        <w:tc>
          <w:tcPr>
            <w:tcW w:type="dxa" w:w="1701"/>
            <w:gridSpan w:val="2"/>
          </w:tcPr>
          <w:p w:rsidRDefault="00405905" w:rsidP="006F11D5" w:rsidR="00EC55D2" w:rsidRPr="006F11D5">
            <w:pPr>
              <w:ind w:firstLine="34"/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142.064,15 kn</w:t>
            </w:r>
          </w:p>
        </w:tc>
        <w:tc>
          <w:tcPr>
            <w:tcW w:type="dxa" w:w="1559"/>
          </w:tcPr>
          <w:p w:rsidRDefault="00405905" w:rsidP="00B97294" w:rsidR="00EC55D2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0,00 kn</w:t>
            </w:r>
          </w:p>
        </w:tc>
        <w:tc>
          <w:tcPr>
            <w:tcW w:type="dxa" w:w="3090"/>
          </w:tcPr>
          <w:p w:rsidRDefault="00EC55D2" w:rsidP="006F11D5" w:rsidR="00EC55D2" w:rsidRPr="006F11D5">
            <w:pPr>
              <w:ind w:firstLine="34"/>
              <w:rPr>
                <w:sz w:val="22"/>
                <w:szCs w:val="22"/>
              </w:rPr>
            </w:pPr>
          </w:p>
        </w:tc>
      </w:tr>
      <w:tr w:rsidTr="00732010" w:rsidR="00EC55D2" w:rsidRPr="006F11D5">
        <w:trPr>
          <w:gridAfter w:val="1"/>
          <w:wAfter w:type="dxa" w:w="78"/>
          <w:trHeight w:val="915"/>
        </w:trPr>
        <w:tc>
          <w:tcPr>
            <w:tcW w:type="dxa" w:w="817"/>
          </w:tcPr>
          <w:p w:rsidRDefault="00EC55D2" w:rsidP="006F11D5" w:rsidR="00EC55D2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type="dxa" w:w="2126"/>
          </w:tcPr>
          <w:p w:rsidRDefault="00405905" w:rsidP="006F11D5" w:rsidR="00EC55D2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IGOR STEPANIĆ</w:t>
            </w:r>
          </w:p>
        </w:tc>
        <w:tc>
          <w:tcPr>
            <w:tcW w:type="dxa" w:w="1588"/>
          </w:tcPr>
          <w:p w:rsidRDefault="00405905" w:rsidP="006F11D5" w:rsidR="00EC55D2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31888125382</w:t>
            </w:r>
          </w:p>
        </w:tc>
        <w:tc>
          <w:tcPr>
            <w:tcW w:type="dxa" w:w="1560"/>
            <w:gridSpan w:val="2"/>
          </w:tcPr>
          <w:p w:rsidRDefault="00405905" w:rsidP="006F11D5" w:rsidR="00EC55D2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 xml:space="preserve">Donja </w:t>
            </w:r>
            <w:proofErr w:type="spellStart"/>
            <w:r w:rsidRPr="006F11D5">
              <w:rPr>
                <w:sz w:val="22"/>
                <w:szCs w:val="22"/>
              </w:rPr>
              <w:t>Lomnica</w:t>
            </w:r>
            <w:proofErr w:type="spellEnd"/>
            <w:r w:rsidRPr="006F11D5">
              <w:rPr>
                <w:sz w:val="22"/>
                <w:szCs w:val="22"/>
              </w:rPr>
              <w:t>, Odranska 48</w:t>
            </w:r>
          </w:p>
        </w:tc>
        <w:tc>
          <w:tcPr>
            <w:tcW w:type="dxa" w:w="1701"/>
          </w:tcPr>
          <w:p w:rsidRDefault="00405905" w:rsidP="006F11D5" w:rsidR="00EC55D2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105,00 kn</w:t>
            </w:r>
          </w:p>
        </w:tc>
        <w:tc>
          <w:tcPr>
            <w:tcW w:type="dxa" w:w="1701"/>
            <w:gridSpan w:val="2"/>
          </w:tcPr>
          <w:p w:rsidRDefault="00405905" w:rsidP="006F11D5" w:rsidR="00EC55D2" w:rsidRPr="006F11D5">
            <w:pPr>
              <w:ind w:firstLine="34"/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105,00 kn</w:t>
            </w:r>
          </w:p>
        </w:tc>
        <w:tc>
          <w:tcPr>
            <w:tcW w:type="dxa" w:w="1559"/>
          </w:tcPr>
          <w:p w:rsidRDefault="00405905" w:rsidP="00B97294" w:rsidR="00EC55D2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0,00 kn</w:t>
            </w:r>
          </w:p>
        </w:tc>
        <w:tc>
          <w:tcPr>
            <w:tcW w:type="dxa" w:w="3090"/>
          </w:tcPr>
          <w:p w:rsidRDefault="00EC55D2" w:rsidP="006F11D5" w:rsidR="00EC55D2" w:rsidRPr="006F11D5">
            <w:pPr>
              <w:ind w:firstLine="34"/>
              <w:rPr>
                <w:sz w:val="22"/>
                <w:szCs w:val="22"/>
              </w:rPr>
            </w:pPr>
          </w:p>
        </w:tc>
      </w:tr>
      <w:tr w:rsidTr="00732010" w:rsidR="00EC55D2" w:rsidRPr="006F11D5">
        <w:trPr>
          <w:gridAfter w:val="1"/>
          <w:wAfter w:type="dxa" w:w="78"/>
          <w:trHeight w:val="915"/>
        </w:trPr>
        <w:tc>
          <w:tcPr>
            <w:tcW w:type="dxa" w:w="817"/>
          </w:tcPr>
          <w:p w:rsidRDefault="00EC55D2" w:rsidP="006F11D5" w:rsidR="00EC55D2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38</w:t>
            </w:r>
          </w:p>
        </w:tc>
        <w:tc>
          <w:tcPr>
            <w:tcW w:type="dxa" w:w="2126"/>
          </w:tcPr>
          <w:p w:rsidRDefault="00405905" w:rsidP="006F11D5" w:rsidR="00EC55D2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JURICA STIPAC</w:t>
            </w:r>
          </w:p>
        </w:tc>
        <w:tc>
          <w:tcPr>
            <w:tcW w:type="dxa" w:w="1588"/>
          </w:tcPr>
          <w:p w:rsidRDefault="00405905" w:rsidP="006F11D5" w:rsidR="00EC55D2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05324612417</w:t>
            </w:r>
          </w:p>
        </w:tc>
        <w:tc>
          <w:tcPr>
            <w:tcW w:type="dxa" w:w="1560"/>
            <w:gridSpan w:val="2"/>
          </w:tcPr>
          <w:p w:rsidRDefault="00405905" w:rsidP="006F11D5" w:rsidR="00405905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 xml:space="preserve">Gospić, </w:t>
            </w:r>
            <w:proofErr w:type="spellStart"/>
            <w:r w:rsidRPr="006F11D5">
              <w:rPr>
                <w:sz w:val="22"/>
                <w:szCs w:val="22"/>
              </w:rPr>
              <w:t>Smiljanska</w:t>
            </w:r>
            <w:proofErr w:type="spellEnd"/>
            <w:r w:rsidRPr="006F11D5">
              <w:rPr>
                <w:sz w:val="22"/>
                <w:szCs w:val="22"/>
              </w:rPr>
              <w:t xml:space="preserve"> ulica 128</w:t>
            </w:r>
          </w:p>
          <w:p w:rsidRDefault="00EC55D2" w:rsidP="006F11D5" w:rsidR="00EC55D2" w:rsidRPr="006F11D5">
            <w:pPr>
              <w:rPr>
                <w:sz w:val="22"/>
                <w:szCs w:val="22"/>
              </w:rPr>
            </w:pPr>
          </w:p>
        </w:tc>
        <w:tc>
          <w:tcPr>
            <w:tcW w:type="dxa" w:w="1701"/>
          </w:tcPr>
          <w:p w:rsidRDefault="00405905" w:rsidP="006F11D5" w:rsidR="00405905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218,00 kn</w:t>
            </w:r>
          </w:p>
          <w:p w:rsidRDefault="00405905" w:rsidP="006F11D5" w:rsidR="00405905" w:rsidRPr="006F11D5">
            <w:pPr>
              <w:jc w:val="center"/>
              <w:rPr>
                <w:sz w:val="22"/>
                <w:szCs w:val="22"/>
              </w:rPr>
            </w:pPr>
          </w:p>
          <w:p w:rsidRDefault="00EC55D2" w:rsidP="006F11D5" w:rsidR="00EC55D2" w:rsidRPr="006F11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1701"/>
            <w:gridSpan w:val="2"/>
          </w:tcPr>
          <w:p w:rsidRDefault="00405905" w:rsidP="006F11D5" w:rsidR="00EC55D2" w:rsidRPr="006F11D5">
            <w:pPr>
              <w:ind w:firstLine="34"/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218,00 kn</w:t>
            </w:r>
          </w:p>
        </w:tc>
        <w:tc>
          <w:tcPr>
            <w:tcW w:type="dxa" w:w="1559"/>
          </w:tcPr>
          <w:p w:rsidRDefault="00405905" w:rsidP="00B97294" w:rsidR="00EC55D2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0,00 kn</w:t>
            </w:r>
          </w:p>
        </w:tc>
        <w:tc>
          <w:tcPr>
            <w:tcW w:type="dxa" w:w="3090"/>
          </w:tcPr>
          <w:p w:rsidRDefault="00EC55D2" w:rsidP="006F11D5" w:rsidR="00EC55D2" w:rsidRPr="006F11D5">
            <w:pPr>
              <w:ind w:firstLine="34"/>
              <w:rPr>
                <w:sz w:val="22"/>
                <w:szCs w:val="22"/>
              </w:rPr>
            </w:pPr>
          </w:p>
        </w:tc>
      </w:tr>
      <w:tr w:rsidTr="00732010" w:rsidR="00405905" w:rsidRPr="006F11D5">
        <w:trPr>
          <w:gridAfter w:val="1"/>
          <w:wAfter w:type="dxa" w:w="78"/>
          <w:trHeight w:val="915"/>
        </w:trPr>
        <w:tc>
          <w:tcPr>
            <w:tcW w:type="dxa" w:w="817"/>
          </w:tcPr>
          <w:p w:rsidRDefault="00405905" w:rsidP="006F11D5" w:rsidR="00405905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39</w:t>
            </w:r>
          </w:p>
        </w:tc>
        <w:tc>
          <w:tcPr>
            <w:tcW w:type="dxa" w:w="2126"/>
          </w:tcPr>
          <w:p w:rsidRDefault="00405905" w:rsidP="006F11D5" w:rsidR="00405905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VODOOPSKRBA I ODVODNJA d.o.o.</w:t>
            </w:r>
          </w:p>
          <w:p w:rsidRDefault="00405905" w:rsidP="006F11D5" w:rsidR="00405905" w:rsidRPr="006F11D5">
            <w:pPr>
              <w:ind w:firstLine="708"/>
              <w:rPr>
                <w:sz w:val="22"/>
                <w:szCs w:val="22"/>
              </w:rPr>
            </w:pPr>
          </w:p>
        </w:tc>
        <w:tc>
          <w:tcPr>
            <w:tcW w:type="dxa" w:w="1588"/>
          </w:tcPr>
          <w:p w:rsidRDefault="00405905" w:rsidP="006F11D5" w:rsidR="00405905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83416546499</w:t>
            </w:r>
          </w:p>
        </w:tc>
        <w:tc>
          <w:tcPr>
            <w:tcW w:type="dxa" w:w="1560"/>
            <w:gridSpan w:val="2"/>
          </w:tcPr>
          <w:p w:rsidRDefault="00405905" w:rsidP="006F11D5" w:rsidR="00405905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 xml:space="preserve">Zagreb, </w:t>
            </w:r>
            <w:proofErr w:type="spellStart"/>
            <w:r w:rsidRPr="006F11D5">
              <w:rPr>
                <w:sz w:val="22"/>
                <w:szCs w:val="22"/>
              </w:rPr>
              <w:t>Folnegovićeva</w:t>
            </w:r>
            <w:proofErr w:type="spellEnd"/>
            <w:r w:rsidRPr="006F11D5">
              <w:rPr>
                <w:sz w:val="22"/>
                <w:szCs w:val="22"/>
              </w:rPr>
              <w:t xml:space="preserve"> 1</w:t>
            </w:r>
          </w:p>
        </w:tc>
        <w:tc>
          <w:tcPr>
            <w:tcW w:type="dxa" w:w="1701"/>
          </w:tcPr>
          <w:p w:rsidRDefault="00405905" w:rsidP="006F11D5" w:rsidR="00405905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69.761,86 kn</w:t>
            </w:r>
          </w:p>
        </w:tc>
        <w:tc>
          <w:tcPr>
            <w:tcW w:type="dxa" w:w="1701"/>
            <w:gridSpan w:val="2"/>
          </w:tcPr>
          <w:p w:rsidRDefault="00405905" w:rsidP="006F11D5" w:rsidR="00405905" w:rsidRPr="006F11D5">
            <w:pPr>
              <w:ind w:firstLine="34"/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68.507,03 kn</w:t>
            </w:r>
          </w:p>
        </w:tc>
        <w:tc>
          <w:tcPr>
            <w:tcW w:type="dxa" w:w="1559"/>
          </w:tcPr>
          <w:p w:rsidRDefault="00405905" w:rsidP="00B97294" w:rsidR="00405905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1.254,83 kn</w:t>
            </w:r>
          </w:p>
        </w:tc>
        <w:tc>
          <w:tcPr>
            <w:tcW w:type="dxa" w:w="3090"/>
          </w:tcPr>
          <w:p w:rsidRDefault="00405905" w:rsidP="008D5AE4" w:rsidR="00405905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Osporeni dio tražbine je podmiren</w:t>
            </w:r>
          </w:p>
        </w:tc>
      </w:tr>
      <w:tr w:rsidTr="00732010" w:rsidR="00405905" w:rsidRPr="006F11D5">
        <w:trPr>
          <w:gridAfter w:val="1"/>
          <w:wAfter w:type="dxa" w:w="78"/>
          <w:trHeight w:val="915"/>
        </w:trPr>
        <w:tc>
          <w:tcPr>
            <w:tcW w:type="dxa" w:w="817"/>
          </w:tcPr>
          <w:p w:rsidRDefault="00405905" w:rsidP="006F11D5" w:rsidR="00405905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40</w:t>
            </w:r>
          </w:p>
        </w:tc>
        <w:tc>
          <w:tcPr>
            <w:tcW w:type="dxa" w:w="2126"/>
          </w:tcPr>
          <w:p w:rsidRDefault="00405905" w:rsidP="006F11D5" w:rsidR="00405905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MILENA VUJASIN</w:t>
            </w:r>
          </w:p>
        </w:tc>
        <w:tc>
          <w:tcPr>
            <w:tcW w:type="dxa" w:w="1588"/>
          </w:tcPr>
          <w:p w:rsidRDefault="00405905" w:rsidP="006F11D5" w:rsidR="00405905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41115551557</w:t>
            </w:r>
          </w:p>
        </w:tc>
        <w:tc>
          <w:tcPr>
            <w:tcW w:type="dxa" w:w="1560"/>
            <w:gridSpan w:val="2"/>
          </w:tcPr>
          <w:p w:rsidRDefault="00405905" w:rsidP="006F11D5" w:rsidR="00405905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 xml:space="preserve">Zagreb, Ante </w:t>
            </w:r>
            <w:proofErr w:type="spellStart"/>
            <w:r w:rsidRPr="006F11D5">
              <w:rPr>
                <w:sz w:val="22"/>
                <w:szCs w:val="22"/>
              </w:rPr>
              <w:t>Mike</w:t>
            </w:r>
            <w:proofErr w:type="spellEnd"/>
            <w:r w:rsidRPr="006F11D5">
              <w:rPr>
                <w:sz w:val="22"/>
                <w:szCs w:val="22"/>
              </w:rPr>
              <w:t xml:space="preserve"> Tripala 1</w:t>
            </w:r>
          </w:p>
          <w:p w:rsidRDefault="00405905" w:rsidP="006F11D5" w:rsidR="00405905" w:rsidRPr="006F11D5">
            <w:pPr>
              <w:rPr>
                <w:sz w:val="22"/>
                <w:szCs w:val="22"/>
              </w:rPr>
            </w:pPr>
          </w:p>
        </w:tc>
        <w:tc>
          <w:tcPr>
            <w:tcW w:type="dxa" w:w="1701"/>
          </w:tcPr>
          <w:p w:rsidRDefault="00405905" w:rsidP="006F11D5" w:rsidR="00405905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21,40 kn</w:t>
            </w:r>
          </w:p>
        </w:tc>
        <w:tc>
          <w:tcPr>
            <w:tcW w:type="dxa" w:w="1701"/>
            <w:gridSpan w:val="2"/>
          </w:tcPr>
          <w:p w:rsidRDefault="00405905" w:rsidP="006F11D5" w:rsidR="00405905" w:rsidRPr="006F11D5">
            <w:pPr>
              <w:ind w:firstLine="34"/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21,40 kn</w:t>
            </w:r>
          </w:p>
        </w:tc>
        <w:tc>
          <w:tcPr>
            <w:tcW w:type="dxa" w:w="1559"/>
          </w:tcPr>
          <w:p w:rsidRDefault="00405905" w:rsidP="00B97294" w:rsidR="00405905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0,00 kn</w:t>
            </w:r>
          </w:p>
        </w:tc>
        <w:tc>
          <w:tcPr>
            <w:tcW w:type="dxa" w:w="3090"/>
          </w:tcPr>
          <w:p w:rsidRDefault="00405905" w:rsidP="006F11D5" w:rsidR="00405905" w:rsidRPr="006F11D5">
            <w:pPr>
              <w:ind w:firstLine="34"/>
              <w:rPr>
                <w:sz w:val="22"/>
                <w:szCs w:val="22"/>
              </w:rPr>
            </w:pPr>
          </w:p>
        </w:tc>
      </w:tr>
      <w:tr w:rsidTr="00732010" w:rsidR="00405905" w:rsidRPr="006F11D5">
        <w:trPr>
          <w:gridAfter w:val="1"/>
          <w:wAfter w:type="dxa" w:w="78"/>
          <w:trHeight w:val="915"/>
        </w:trPr>
        <w:tc>
          <w:tcPr>
            <w:tcW w:type="dxa" w:w="817"/>
          </w:tcPr>
          <w:p w:rsidRDefault="00405905" w:rsidP="006F11D5" w:rsidR="00405905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41</w:t>
            </w:r>
          </w:p>
        </w:tc>
        <w:tc>
          <w:tcPr>
            <w:tcW w:type="dxa" w:w="2126"/>
          </w:tcPr>
          <w:p w:rsidRDefault="00405905" w:rsidP="006F11D5" w:rsidR="00405905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ŠIMUN ZADRO</w:t>
            </w:r>
          </w:p>
        </w:tc>
        <w:tc>
          <w:tcPr>
            <w:tcW w:type="dxa" w:w="1588"/>
          </w:tcPr>
          <w:p w:rsidRDefault="00405905" w:rsidP="000A3382" w:rsidR="00405905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09295982193</w:t>
            </w:r>
          </w:p>
        </w:tc>
        <w:tc>
          <w:tcPr>
            <w:tcW w:type="dxa" w:w="1560"/>
            <w:gridSpan w:val="2"/>
          </w:tcPr>
          <w:p w:rsidRDefault="00405905" w:rsidP="006F11D5" w:rsidR="00405905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Zagreb, VII Retkovec 10D</w:t>
            </w:r>
          </w:p>
        </w:tc>
        <w:tc>
          <w:tcPr>
            <w:tcW w:type="dxa" w:w="1701"/>
          </w:tcPr>
          <w:p w:rsidRDefault="00405905" w:rsidP="006F11D5" w:rsidR="00405905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150,60 kn</w:t>
            </w:r>
          </w:p>
          <w:p w:rsidRDefault="00405905" w:rsidP="006F11D5" w:rsidR="00405905" w:rsidRPr="006F11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1701"/>
            <w:gridSpan w:val="2"/>
          </w:tcPr>
          <w:p w:rsidRDefault="00405905" w:rsidP="006F11D5" w:rsidR="00405905" w:rsidRPr="006F11D5">
            <w:pPr>
              <w:ind w:firstLine="34"/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150,60 kn</w:t>
            </w:r>
          </w:p>
        </w:tc>
        <w:tc>
          <w:tcPr>
            <w:tcW w:type="dxa" w:w="1559"/>
          </w:tcPr>
          <w:p w:rsidRDefault="00405905" w:rsidP="00B97294" w:rsidR="00405905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0,00 kn</w:t>
            </w:r>
          </w:p>
        </w:tc>
        <w:tc>
          <w:tcPr>
            <w:tcW w:type="dxa" w:w="3090"/>
          </w:tcPr>
          <w:p w:rsidRDefault="00405905" w:rsidP="006F11D5" w:rsidR="00405905" w:rsidRPr="006F11D5">
            <w:pPr>
              <w:ind w:firstLine="34"/>
              <w:rPr>
                <w:sz w:val="22"/>
                <w:szCs w:val="22"/>
              </w:rPr>
            </w:pPr>
          </w:p>
        </w:tc>
      </w:tr>
      <w:tr w:rsidTr="00732010" w:rsidR="00405905" w:rsidRPr="006F11D5">
        <w:trPr>
          <w:gridAfter w:val="1"/>
          <w:wAfter w:type="dxa" w:w="78"/>
          <w:trHeight w:val="915"/>
        </w:trPr>
        <w:tc>
          <w:tcPr>
            <w:tcW w:type="dxa" w:w="817"/>
          </w:tcPr>
          <w:p w:rsidRDefault="00405905" w:rsidP="006F11D5" w:rsidR="00405905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42</w:t>
            </w:r>
          </w:p>
        </w:tc>
        <w:tc>
          <w:tcPr>
            <w:tcW w:type="dxa" w:w="2126"/>
          </w:tcPr>
          <w:p w:rsidRDefault="00405905" w:rsidP="006F11D5" w:rsidR="00405905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INDUSTROGRADNJA NEKRETNINE d.o.o. "u stečaju",</w:t>
            </w:r>
          </w:p>
        </w:tc>
        <w:tc>
          <w:tcPr>
            <w:tcW w:type="dxa" w:w="1588"/>
          </w:tcPr>
          <w:p w:rsidRDefault="00405905" w:rsidP="006F11D5" w:rsidR="00405905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55713556812</w:t>
            </w:r>
          </w:p>
        </w:tc>
        <w:tc>
          <w:tcPr>
            <w:tcW w:type="dxa" w:w="1560"/>
            <w:gridSpan w:val="2"/>
          </w:tcPr>
          <w:p w:rsidRDefault="00405905" w:rsidP="006F11D5" w:rsidR="00405905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 xml:space="preserve">Zagreb, </w:t>
            </w:r>
            <w:proofErr w:type="spellStart"/>
            <w:r w:rsidRPr="006F11D5">
              <w:rPr>
                <w:sz w:val="22"/>
                <w:szCs w:val="22"/>
              </w:rPr>
              <w:t>Kennedyev</w:t>
            </w:r>
            <w:proofErr w:type="spellEnd"/>
            <w:r w:rsidRPr="006F11D5">
              <w:rPr>
                <w:sz w:val="22"/>
                <w:szCs w:val="22"/>
              </w:rPr>
              <w:t xml:space="preserve"> trg 2</w:t>
            </w:r>
          </w:p>
          <w:p w:rsidRDefault="00405905" w:rsidP="006F11D5" w:rsidR="00405905" w:rsidRPr="006F11D5">
            <w:pPr>
              <w:rPr>
                <w:sz w:val="22"/>
                <w:szCs w:val="22"/>
              </w:rPr>
            </w:pPr>
          </w:p>
          <w:p w:rsidRDefault="00405905" w:rsidP="006F11D5" w:rsidR="00405905" w:rsidRPr="006F11D5">
            <w:pPr>
              <w:rPr>
                <w:sz w:val="22"/>
                <w:szCs w:val="22"/>
              </w:rPr>
            </w:pPr>
          </w:p>
        </w:tc>
        <w:tc>
          <w:tcPr>
            <w:tcW w:type="dxa" w:w="1701"/>
          </w:tcPr>
          <w:p w:rsidRDefault="00405905" w:rsidP="006F11D5" w:rsidR="00405905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24.406.235,99 kn</w:t>
            </w:r>
          </w:p>
          <w:p w:rsidRDefault="00405905" w:rsidP="006F11D5" w:rsidR="00405905" w:rsidRPr="006F11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1701"/>
            <w:gridSpan w:val="2"/>
          </w:tcPr>
          <w:p w:rsidRDefault="00405905" w:rsidP="006F11D5" w:rsidR="00405905" w:rsidRPr="006F11D5">
            <w:pPr>
              <w:ind w:firstLine="34"/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2.781.293,99 kn</w:t>
            </w:r>
          </w:p>
        </w:tc>
        <w:tc>
          <w:tcPr>
            <w:tcW w:type="dxa" w:w="1559"/>
          </w:tcPr>
          <w:p w:rsidRDefault="00405905" w:rsidP="00B97294" w:rsidR="00405905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21.624.942,00 kn</w:t>
            </w:r>
          </w:p>
        </w:tc>
        <w:tc>
          <w:tcPr>
            <w:tcW w:type="dxa" w:w="3090"/>
          </w:tcPr>
          <w:p w:rsidRDefault="00405905" w:rsidP="008D5AE4" w:rsidR="00405905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Osporeni dio tražbine je uvjetna tražbina</w:t>
            </w:r>
          </w:p>
        </w:tc>
      </w:tr>
      <w:tr w:rsidTr="00732010" w:rsidR="00405905" w:rsidRPr="006F11D5">
        <w:trPr>
          <w:gridAfter w:val="1"/>
          <w:wAfter w:type="dxa" w:w="78"/>
          <w:trHeight w:val="915"/>
        </w:trPr>
        <w:tc>
          <w:tcPr>
            <w:tcW w:type="dxa" w:w="817"/>
          </w:tcPr>
          <w:p w:rsidRDefault="00405905" w:rsidP="006F11D5" w:rsidR="00405905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43</w:t>
            </w:r>
          </w:p>
        </w:tc>
        <w:tc>
          <w:tcPr>
            <w:tcW w:type="dxa" w:w="2126"/>
          </w:tcPr>
          <w:p w:rsidRDefault="00405905" w:rsidP="006F11D5" w:rsidR="00405905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VIBE DVA d.o.o.</w:t>
            </w:r>
          </w:p>
          <w:p w:rsidRDefault="00405905" w:rsidP="006F11D5" w:rsidR="00405905" w:rsidRPr="006F11D5">
            <w:pPr>
              <w:ind w:firstLine="708"/>
              <w:rPr>
                <w:sz w:val="22"/>
                <w:szCs w:val="22"/>
              </w:rPr>
            </w:pPr>
          </w:p>
        </w:tc>
        <w:tc>
          <w:tcPr>
            <w:tcW w:type="dxa" w:w="1588"/>
          </w:tcPr>
          <w:p w:rsidRDefault="00405905" w:rsidP="006F11D5" w:rsidR="00405905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16827500515</w:t>
            </w:r>
          </w:p>
        </w:tc>
        <w:tc>
          <w:tcPr>
            <w:tcW w:type="dxa" w:w="1560"/>
            <w:gridSpan w:val="2"/>
          </w:tcPr>
          <w:p w:rsidRDefault="00405905" w:rsidP="006F11D5" w:rsidR="00405905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Zagreb, Voćarska 44</w:t>
            </w:r>
          </w:p>
        </w:tc>
        <w:tc>
          <w:tcPr>
            <w:tcW w:type="dxa" w:w="1701"/>
          </w:tcPr>
          <w:p w:rsidRDefault="00405905" w:rsidP="006F11D5" w:rsidR="00405905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300,00 kn</w:t>
            </w:r>
          </w:p>
        </w:tc>
        <w:tc>
          <w:tcPr>
            <w:tcW w:type="dxa" w:w="1701"/>
            <w:gridSpan w:val="2"/>
          </w:tcPr>
          <w:p w:rsidRDefault="00405905" w:rsidP="006F11D5" w:rsidR="00405905" w:rsidRPr="006F11D5">
            <w:pPr>
              <w:ind w:firstLine="34"/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300,00 kn</w:t>
            </w:r>
          </w:p>
        </w:tc>
        <w:tc>
          <w:tcPr>
            <w:tcW w:type="dxa" w:w="1559"/>
          </w:tcPr>
          <w:p w:rsidRDefault="00405905" w:rsidP="00B97294" w:rsidR="00405905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0,00 kn</w:t>
            </w:r>
          </w:p>
        </w:tc>
        <w:tc>
          <w:tcPr>
            <w:tcW w:type="dxa" w:w="3090"/>
          </w:tcPr>
          <w:p w:rsidRDefault="00405905" w:rsidP="006F11D5" w:rsidR="00405905" w:rsidRPr="006F11D5">
            <w:pPr>
              <w:ind w:firstLine="34"/>
              <w:rPr>
                <w:sz w:val="22"/>
                <w:szCs w:val="22"/>
              </w:rPr>
            </w:pPr>
          </w:p>
        </w:tc>
      </w:tr>
      <w:tr w:rsidTr="00732010" w:rsidR="00405905" w:rsidRPr="006F11D5">
        <w:trPr>
          <w:gridAfter w:val="1"/>
          <w:wAfter w:type="dxa" w:w="78"/>
          <w:trHeight w:val="915"/>
        </w:trPr>
        <w:tc>
          <w:tcPr>
            <w:tcW w:type="dxa" w:w="817"/>
          </w:tcPr>
          <w:p w:rsidRDefault="00405905" w:rsidP="006F11D5" w:rsidR="00405905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44</w:t>
            </w:r>
          </w:p>
        </w:tc>
        <w:tc>
          <w:tcPr>
            <w:tcW w:type="dxa" w:w="2126"/>
          </w:tcPr>
          <w:p w:rsidRDefault="00405905" w:rsidP="006F11D5" w:rsidR="00405905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SREDIŠNJE KLIRINŠKO DEPOZITARNO DRUŠTVO</w:t>
            </w:r>
          </w:p>
        </w:tc>
        <w:tc>
          <w:tcPr>
            <w:tcW w:type="dxa" w:w="1588"/>
          </w:tcPr>
          <w:p w:rsidRDefault="00405905" w:rsidP="006F11D5" w:rsidR="00405905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64406809162</w:t>
            </w:r>
          </w:p>
        </w:tc>
        <w:tc>
          <w:tcPr>
            <w:tcW w:type="dxa" w:w="1560"/>
            <w:gridSpan w:val="2"/>
          </w:tcPr>
          <w:p w:rsidRDefault="00405905" w:rsidP="006F11D5" w:rsidR="00405905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 xml:space="preserve">Zagreb, </w:t>
            </w:r>
            <w:proofErr w:type="spellStart"/>
            <w:r w:rsidRPr="006F11D5">
              <w:rPr>
                <w:sz w:val="22"/>
                <w:szCs w:val="22"/>
              </w:rPr>
              <w:t>Heinzelova</w:t>
            </w:r>
            <w:proofErr w:type="spellEnd"/>
            <w:r w:rsidRPr="006F11D5">
              <w:rPr>
                <w:sz w:val="22"/>
                <w:szCs w:val="22"/>
              </w:rPr>
              <w:t xml:space="preserve"> 62a</w:t>
            </w:r>
          </w:p>
          <w:p w:rsidRDefault="00405905" w:rsidP="006F11D5" w:rsidR="00405905" w:rsidRPr="006F11D5">
            <w:pPr>
              <w:rPr>
                <w:sz w:val="22"/>
                <w:szCs w:val="22"/>
              </w:rPr>
            </w:pPr>
          </w:p>
        </w:tc>
        <w:tc>
          <w:tcPr>
            <w:tcW w:type="dxa" w:w="1701"/>
          </w:tcPr>
          <w:p w:rsidRDefault="00405905" w:rsidP="006F11D5" w:rsidR="00405905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718,20 kn</w:t>
            </w:r>
          </w:p>
        </w:tc>
        <w:tc>
          <w:tcPr>
            <w:tcW w:type="dxa" w:w="1701"/>
            <w:gridSpan w:val="2"/>
          </w:tcPr>
          <w:p w:rsidRDefault="00405905" w:rsidP="006F11D5" w:rsidR="00405905" w:rsidRPr="006F11D5">
            <w:pPr>
              <w:ind w:firstLine="34"/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718,20 kn</w:t>
            </w:r>
          </w:p>
        </w:tc>
        <w:tc>
          <w:tcPr>
            <w:tcW w:type="dxa" w:w="1559"/>
          </w:tcPr>
          <w:p w:rsidRDefault="00405905" w:rsidP="00B97294" w:rsidR="00405905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0,00 kn</w:t>
            </w:r>
          </w:p>
        </w:tc>
        <w:tc>
          <w:tcPr>
            <w:tcW w:type="dxa" w:w="3090"/>
          </w:tcPr>
          <w:p w:rsidRDefault="00405905" w:rsidP="006F11D5" w:rsidR="00405905" w:rsidRPr="006F11D5">
            <w:pPr>
              <w:ind w:firstLine="34"/>
              <w:rPr>
                <w:sz w:val="22"/>
                <w:szCs w:val="22"/>
              </w:rPr>
            </w:pPr>
          </w:p>
        </w:tc>
      </w:tr>
      <w:tr w:rsidTr="00732010" w:rsidR="00405905" w:rsidRPr="006F11D5">
        <w:trPr>
          <w:gridAfter w:val="1"/>
          <w:wAfter w:type="dxa" w:w="78"/>
          <w:trHeight w:val="915"/>
        </w:trPr>
        <w:tc>
          <w:tcPr>
            <w:tcW w:type="dxa" w:w="817"/>
          </w:tcPr>
          <w:p w:rsidRDefault="00405905" w:rsidP="006F11D5" w:rsidR="00405905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45</w:t>
            </w:r>
          </w:p>
        </w:tc>
        <w:tc>
          <w:tcPr>
            <w:tcW w:type="dxa" w:w="2126"/>
          </w:tcPr>
          <w:p w:rsidRDefault="00405905" w:rsidP="006F11D5" w:rsidR="00405905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NENAD CETINJA</w:t>
            </w:r>
          </w:p>
        </w:tc>
        <w:tc>
          <w:tcPr>
            <w:tcW w:type="dxa" w:w="1588"/>
          </w:tcPr>
          <w:p w:rsidRDefault="00405905" w:rsidP="006F11D5" w:rsidR="00405905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15489081131</w:t>
            </w:r>
          </w:p>
        </w:tc>
        <w:tc>
          <w:tcPr>
            <w:tcW w:type="dxa" w:w="1560"/>
            <w:gridSpan w:val="2"/>
          </w:tcPr>
          <w:p w:rsidRDefault="00405905" w:rsidP="006F11D5" w:rsidR="00405905" w:rsidRPr="006F11D5">
            <w:pPr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 xml:space="preserve">Zagreb, </w:t>
            </w:r>
            <w:proofErr w:type="spellStart"/>
            <w:r w:rsidRPr="006F11D5">
              <w:rPr>
                <w:sz w:val="22"/>
                <w:szCs w:val="22"/>
              </w:rPr>
              <w:t>Horvaćanska</w:t>
            </w:r>
            <w:proofErr w:type="spellEnd"/>
            <w:r w:rsidRPr="006F11D5">
              <w:rPr>
                <w:sz w:val="22"/>
                <w:szCs w:val="22"/>
              </w:rPr>
              <w:t xml:space="preserve"> 17a</w:t>
            </w:r>
          </w:p>
          <w:p w:rsidRDefault="00405905" w:rsidP="006F11D5" w:rsidR="00405905" w:rsidRPr="006F11D5">
            <w:pPr>
              <w:rPr>
                <w:sz w:val="22"/>
                <w:szCs w:val="22"/>
              </w:rPr>
            </w:pPr>
          </w:p>
        </w:tc>
        <w:tc>
          <w:tcPr>
            <w:tcW w:type="dxa" w:w="1701"/>
          </w:tcPr>
          <w:p w:rsidRDefault="00405905" w:rsidP="006F11D5" w:rsidR="00405905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150,00 kn</w:t>
            </w:r>
          </w:p>
        </w:tc>
        <w:tc>
          <w:tcPr>
            <w:tcW w:type="dxa" w:w="1701"/>
            <w:gridSpan w:val="2"/>
          </w:tcPr>
          <w:p w:rsidRDefault="00405905" w:rsidP="006F11D5" w:rsidR="00405905" w:rsidRPr="006F11D5">
            <w:pPr>
              <w:ind w:firstLine="34"/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150,00 kn</w:t>
            </w:r>
          </w:p>
        </w:tc>
        <w:tc>
          <w:tcPr>
            <w:tcW w:type="dxa" w:w="1559"/>
          </w:tcPr>
          <w:p w:rsidRDefault="00405905" w:rsidP="00B97294" w:rsidR="00405905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0,00 kn</w:t>
            </w:r>
          </w:p>
        </w:tc>
        <w:tc>
          <w:tcPr>
            <w:tcW w:type="dxa" w:w="3090"/>
          </w:tcPr>
          <w:p w:rsidRDefault="00405905" w:rsidP="006F11D5" w:rsidR="00405905" w:rsidRPr="006F11D5">
            <w:pPr>
              <w:ind w:firstLine="34"/>
              <w:rPr>
                <w:sz w:val="22"/>
                <w:szCs w:val="22"/>
              </w:rPr>
            </w:pPr>
          </w:p>
        </w:tc>
      </w:tr>
      <w:tr w:rsidTr="00A361F5" w:rsidR="00405905" w:rsidRPr="006F11D5">
        <w:tc>
          <w:tcPr>
            <w:tcW w:type="dxa" w:w="4740"/>
            <w:gridSpan w:val="4"/>
          </w:tcPr>
          <w:p w:rsidRDefault="00405905" w:rsidP="006F11D5" w:rsidR="00405905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lastRenderedPageBreak/>
              <w:t>UKUPAN IZNOS TRAŽBINE</w:t>
            </w:r>
          </w:p>
        </w:tc>
        <w:tc>
          <w:tcPr>
            <w:tcW w:type="dxa" w:w="4740"/>
            <w:gridSpan w:val="3"/>
          </w:tcPr>
          <w:p w:rsidRDefault="00405905" w:rsidP="006F11D5" w:rsidR="00405905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UKUPNO PRIZNATO</w:t>
            </w:r>
          </w:p>
        </w:tc>
        <w:tc>
          <w:tcPr>
            <w:tcW w:type="dxa" w:w="4740"/>
            <w:gridSpan w:val="4"/>
          </w:tcPr>
          <w:p w:rsidRDefault="00405905" w:rsidP="00B97294" w:rsidR="00405905" w:rsidRPr="006F11D5">
            <w:pPr>
              <w:jc w:val="center"/>
              <w:rPr>
                <w:sz w:val="22"/>
                <w:szCs w:val="22"/>
              </w:rPr>
            </w:pPr>
            <w:r w:rsidRPr="006F11D5">
              <w:rPr>
                <w:sz w:val="22"/>
                <w:szCs w:val="22"/>
              </w:rPr>
              <w:t>UKUPNO OSPORENO</w:t>
            </w:r>
          </w:p>
        </w:tc>
      </w:tr>
      <w:tr w:rsidTr="00A361F5" w:rsidR="00405905" w:rsidRPr="006F11D5">
        <w:tc>
          <w:tcPr>
            <w:tcW w:type="dxa" w:w="4740"/>
            <w:gridSpan w:val="4"/>
          </w:tcPr>
          <w:p w:rsidRDefault="000A18CC" w:rsidP="006F11D5" w:rsidR="00405905" w:rsidRPr="006F11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32.194.370,26 kn</w:t>
            </w:r>
          </w:p>
        </w:tc>
        <w:tc>
          <w:tcPr>
            <w:tcW w:type="dxa" w:w="4740"/>
            <w:gridSpan w:val="3"/>
          </w:tcPr>
          <w:p w:rsidRDefault="000A18CC" w:rsidP="006F11D5" w:rsidR="00405905" w:rsidRPr="006F11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8.927.922,89 kn</w:t>
            </w:r>
          </w:p>
        </w:tc>
        <w:tc>
          <w:tcPr>
            <w:tcW w:type="dxa" w:w="4740"/>
            <w:gridSpan w:val="4"/>
          </w:tcPr>
          <w:p w:rsidRDefault="000A18CC" w:rsidP="000A18CC" w:rsidR="00405905" w:rsidRPr="006F11D5">
            <w:pPr>
              <w:tabs>
                <w:tab w:pos="1114" w:val="left"/>
              </w:tabs>
              <w:jc w:val="center"/>
              <w:rPr>
                <w:sz w:val="22"/>
                <w:szCs w:val="22"/>
              </w:rPr>
            </w:pPr>
            <w:r w:rsidRPr="000A18CC">
              <w:rPr>
                <w:sz w:val="22"/>
                <w:szCs w:val="22"/>
              </w:rPr>
              <w:t>23</w:t>
            </w:r>
            <w:r>
              <w:rPr>
                <w:sz w:val="22"/>
                <w:szCs w:val="22"/>
              </w:rPr>
              <w:t>.</w:t>
            </w:r>
            <w:r w:rsidRPr="000A18CC">
              <w:rPr>
                <w:sz w:val="22"/>
                <w:szCs w:val="22"/>
              </w:rPr>
              <w:t>266</w:t>
            </w:r>
            <w:r>
              <w:rPr>
                <w:sz w:val="22"/>
                <w:szCs w:val="22"/>
              </w:rPr>
              <w:t>.</w:t>
            </w:r>
            <w:r w:rsidRPr="000A18CC">
              <w:rPr>
                <w:sz w:val="22"/>
                <w:szCs w:val="22"/>
              </w:rPr>
              <w:t>447,37</w:t>
            </w:r>
            <w:r>
              <w:rPr>
                <w:sz w:val="22"/>
                <w:szCs w:val="22"/>
              </w:rPr>
              <w:t xml:space="preserve"> kn</w:t>
            </w:r>
          </w:p>
        </w:tc>
      </w:tr>
    </w:tbl>
    <w:p w:rsidRDefault="00A361F5" w:rsidP="00A361F5" w:rsidR="00A361F5">
      <w:pPr>
        <w:jc w:val="center"/>
      </w:pPr>
    </w:p>
    <w:p w:rsidRDefault="00A361F5" w:rsidP="00A361F5" w:rsidR="00A361F5">
      <w:pPr>
        <w:jc w:val="center"/>
      </w:pPr>
    </w:p>
    <w:p w:rsidRDefault="00A361F5" w:rsidP="00A361F5" w:rsidR="00A361F5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Pazinu, </w:t>
      </w:r>
      <w:r w:rsidR="006F11D5">
        <w:rPr>
          <w:sz w:val="22"/>
          <w:szCs w:val="22"/>
        </w:rPr>
        <w:t>0</w:t>
      </w:r>
      <w:r w:rsidR="00FF09C9">
        <w:rPr>
          <w:sz w:val="22"/>
          <w:szCs w:val="22"/>
        </w:rPr>
        <w:t>5</w:t>
      </w:r>
      <w:r w:rsidR="006F11D5">
        <w:rPr>
          <w:sz w:val="22"/>
          <w:szCs w:val="22"/>
        </w:rPr>
        <w:t>. travnja 2019</w:t>
      </w:r>
      <w:r>
        <w:rPr>
          <w:sz w:val="22"/>
          <w:szCs w:val="22"/>
        </w:rPr>
        <w:t>.</w:t>
      </w:r>
    </w:p>
    <w:p w:rsidRDefault="00A361F5" w:rsidP="00A361F5" w:rsidR="00A361F5">
      <w:pPr>
        <w:ind w:firstLine="708" w:left="4248"/>
        <w:jc w:val="center"/>
        <w:rPr>
          <w:sz w:val="22"/>
          <w:szCs w:val="22"/>
        </w:rPr>
      </w:pPr>
    </w:p>
    <w:p w:rsidRDefault="00A361F5" w:rsidP="00A361F5" w:rsidR="00A361F5">
      <w:pPr>
        <w:ind w:firstLine="708" w:left="6372"/>
        <w:jc w:val="center"/>
        <w:rPr>
          <w:sz w:val="22"/>
          <w:szCs w:val="22"/>
        </w:rPr>
      </w:pPr>
      <w:r>
        <w:rPr>
          <w:sz w:val="22"/>
          <w:szCs w:val="22"/>
        </w:rPr>
        <w:t>Stečajna sutkinja:</w:t>
      </w:r>
    </w:p>
    <w:p w:rsidRDefault="00A361F5" w:rsidP="00A361F5" w:rsidR="00A361F5">
      <w:pPr>
        <w:ind w:firstLine="708" w:left="9204"/>
        <w:jc w:val="both"/>
        <w:rPr>
          <w:sz w:val="22"/>
          <w:szCs w:val="22"/>
        </w:rPr>
      </w:pPr>
      <w:r>
        <w:rPr>
          <w:sz w:val="22"/>
          <w:szCs w:val="22"/>
        </w:rPr>
        <w:t>Tijana Licul</w:t>
      </w:r>
    </w:p>
    <w:p w:rsidRDefault="00A361F5" w:rsidP="00A361F5" w:rsidR="00A361F5">
      <w:pPr>
        <w:jc w:val="center"/>
        <w:rPr>
          <w:sz w:val="22"/>
          <w:szCs w:val="22"/>
        </w:rPr>
      </w:pPr>
    </w:p>
    <w:p w:rsidRDefault="00A361F5" w:rsidP="00A361F5" w:rsidR="00A361F5">
      <w:pPr>
        <w:jc w:val="both"/>
        <w:rPr>
          <w:sz w:val="22"/>
          <w:szCs w:val="22"/>
        </w:rPr>
      </w:pPr>
    </w:p>
    <w:p w:rsidRDefault="00A361F5" w:rsidP="00A361F5" w:rsidR="00A361F5">
      <w:pPr>
        <w:jc w:val="both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A361F5" w:rsidP="00A361F5" w:rsidR="00A361F5">
      <w:pPr>
        <w:pStyle w:val="Odlomakpopisa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e-oglasna ploča</w:t>
      </w:r>
    </w:p>
    <w:p w:rsidRDefault="00A361F5" w:rsidP="00A361F5" w:rsidR="00A361F5">
      <w:pPr>
        <w:jc w:val="center"/>
      </w:pPr>
    </w:p>
    <w:sectPr w:rsidSect="00A361F5" w:rsidR="00A361F5">
      <w:headerReference w:type="default" r:id="rId9"/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61F5" w:rsidP="00A361F5" w:rsidR="00A361F5">
      <w:r>
        <w:separator/>
      </w:r>
    </w:p>
  </w:endnote>
  <w:endnote w:id="0" w:type="continuationSeparator">
    <w:p w:rsidRDefault="00A361F5" w:rsidP="00A361F5" w:rsidR="00A361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61F5" w:rsidP="00A361F5" w:rsidR="00A361F5">
      <w:r>
        <w:separator/>
      </w:r>
    </w:p>
  </w:footnote>
  <w:footnote w:id="0" w:type="continuationSeparator">
    <w:p w:rsidRDefault="00A361F5" w:rsidP="00A361F5" w:rsidR="00A361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61F5" w:rsidP="00A361F5" w:rsidR="00A361F5">
    <w:pPr>
      <w:pStyle w:val="Zaglavlje"/>
      <w:jc w:val="right"/>
    </w:pPr>
    <w:proofErr w:type="spellStart"/>
    <w:r>
      <w:t>Posl</w:t>
    </w:r>
    <w:proofErr w:type="spellEnd"/>
    <w:r>
      <w:t>. broj: 4 St-</w:t>
    </w:r>
    <w:r w:rsidR="00D04DAC">
      <w:t>353</w:t>
    </w:r>
    <w:r>
      <w:t>/18</w:t>
    </w:r>
    <w:r w:rsidR="00FF09C9">
      <w:t>-29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CE3DA8"/>
    <w:multiLevelType w:val="hybridMultilevel"/>
    <w:tmpl w:val="C9F2FEFC"/>
    <w:lvl w:tplc="84960226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98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361F5"/>
    <w:rsid w:val="000014E8"/>
    <w:rsid w:val="000A18CC"/>
    <w:rsid w:val="000A3382"/>
    <w:rsid w:val="000B256C"/>
    <w:rsid w:val="002200A9"/>
    <w:rsid w:val="00405905"/>
    <w:rsid w:val="004355BF"/>
    <w:rsid w:val="00597F83"/>
    <w:rsid w:val="00625CD1"/>
    <w:rsid w:val="006F11D5"/>
    <w:rsid w:val="008D5AE4"/>
    <w:rsid w:val="008E68C9"/>
    <w:rsid w:val="00950482"/>
    <w:rsid w:val="00A361F5"/>
    <w:rsid w:val="00B7134E"/>
    <w:rsid w:val="00B97294"/>
    <w:rsid w:val="00D04DAC"/>
    <w:rsid w:val="00DE1FB2"/>
    <w:rsid w:val="00EC55D2"/>
    <w:rsid w:val="00FF0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2E3688D9-640A-45E2-8573-3898299A05CA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0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A361F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361F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361F5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rsid w:val="00A361F5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A361F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61F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61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61F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36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13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134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134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134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134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003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284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2019.</izvorni_sadrzaj>
    <derivirana_varijabla naziv="DomainObject.DatumDonosenjaOdluke_1">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zbog ukidbene VTS odluke</izvorni_sadrzaj>
    <derivirana_varijabla naziv="DomainObject.Predmet.Opis_1">novi br. zbog ukidbene VTS odluke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St-353/2018</izvorni_sadrzaj>
    <derivirana_varijabla naziv="DomainObject.Predmet.OznakaBroj_1">St-353/2018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obimna dokumentacija 
FINA-e u plavim koricama koji se
 nalazi u ormaru od dana 15.1.2019.</izvorni_sadrzaj>
    <derivirana_varijabla naziv="DomainObject.Predmet.PrimjedbaSuca_1">prileži obimna dokumentacija 
FINA-e u plavim koricama koji se
 nalazi u ormaru od dana 15.1.2019.</derivirana_varijabla>
  </DomainObject.Predmet.PrimjedbaSuca>
  <DomainObject.Predmet.ProtustrankaFormated>
    <izvorni_sadrzaj>  ISTO INDUSTROGRADNJA d.o.o. KRNICA</izvorni_sadrzaj>
    <derivirana_varijabla naziv="DomainObject.Predmet.ProtustrankaFormated_1">  ISTO INDUSTROGRADNJA d.o.o. KRNICA</derivirana_varijabla>
  </DomainObject.Predmet.ProtustrankaFormated>
  <DomainObject.Predmet.ProtustrankaFormatedOIB>
    <izvorni_sadrzaj>  ISTO INDUSTROGRADNJA d.o.o. KRNICA, OIB 01629444750</izvorni_sadrzaj>
    <derivirana_varijabla naziv="DomainObject.Predmet.ProtustrankaFormatedOIB_1">  ISTO INDUSTROGRADNJA d.o.o. KRNICA, OIB 01629444750</derivirana_varijabla>
  </DomainObject.Predmet.ProtustrankaFormatedOIB>
  <DomainObject.Predmet.ProtustrankaFormatedWithAdress>
    <izvorni_sadrzaj> ISTO INDUSTROGRADNJA d.o.o. KRNICA, Duga Uvala 1, 52207 Krnica</izvorni_sadrzaj>
    <derivirana_varijabla naziv="DomainObject.Predmet.ProtustrankaFormatedWithAdress_1"> ISTO INDUSTROGRADNJA d.o.o. KRNICA, Duga Uvala 1, 52207 Krnica</derivirana_varijabla>
  </DomainObject.Predmet.ProtustrankaFormatedWithAdress>
  <DomainObject.Predmet.ProtustrankaFormatedWithAdressOIB>
    <izvorni_sadrzaj> ISTO INDUSTROGRADNJA d.o.o. KRNICA, OIB 01629444750, Duga Uvala 1, 52207 Krnica</izvorni_sadrzaj>
    <derivirana_varijabla naziv="DomainObject.Predmet.ProtustrankaFormatedWithAdressOIB_1"> ISTO INDUSTROGRADNJA d.o.o. KRNICA, OIB 01629444750, Duga Uvala 1, 52207 Krnica</derivirana_varijabla>
  </DomainObject.Predmet.ProtustrankaFormatedWithAdressOIB>
  <DomainObject.Predmet.ProtustrankaWithAdress>
    <izvorni_sadrzaj>ISTO INDUSTROGRADNJA d.o.o. KRNICA Duga Uvala 1, 52207 Krnica</izvorni_sadrzaj>
    <derivirana_varijabla naziv="DomainObject.Predmet.ProtustrankaWithAdress_1">ISTO INDUSTROGRADNJA d.o.o. KRNICA Duga Uvala 1, 52207 Krnica</derivirana_varijabla>
  </DomainObject.Predmet.ProtustrankaWithAdress>
  <DomainObject.Predmet.ProtustrankaWithAdressOIB>
    <izvorni_sadrzaj>ISTO INDUSTROGRADNJA d.o.o. KRNICA, OIB 01629444750, Duga Uvala 1, 52207 Krnica</izvorni_sadrzaj>
    <derivirana_varijabla naziv="DomainObject.Predmet.ProtustrankaWithAdressOIB_1">ISTO INDUSTROGRADNJA d.o.o. KRNICA, OIB 01629444750, Duga Uvala 1, 52207 Krnica</derivirana_varijabla>
  </DomainObject.Predmet.ProtustrankaWithAdressOIB>
  <DomainObject.Predmet.ProtustrankaNazivFormated>
    <izvorni_sadrzaj>ISTO INDUSTROGRADNJA d.o.o. KRNICA</izvorni_sadrzaj>
    <derivirana_varijabla naziv="DomainObject.Predmet.ProtustrankaNazivFormated_1">ISTO INDUSTROGRADNJA d.o.o. KRNICA</derivirana_varijabla>
  </DomainObject.Predmet.ProtustrankaNazivFormated>
  <DomainObject.Predmet.ProtustrankaNazivFormatedOIB>
    <izvorni_sadrzaj>ISTO INDUSTROGRADNJA d.o.o. KRNICA, OIB 01629444750</izvorni_sadrzaj>
    <derivirana_varijabla naziv="DomainObject.Predmet.ProtustrankaNazivFormatedOIB_1">ISTO INDUSTROGRADNJA d.o.o. KRNICA, OIB 01629444750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ISTO INDUSTROGRADNJA d.o.o. KRNICA</izvorni_sadrzaj>
    <derivirana_varijabla naziv="DomainObject.Predmet.StrankaFormated_1">  ISTO INDUSTROGRADNJA d.o.o. KRNICA</derivirana_varijabla>
  </DomainObject.Predmet.StrankaFormated>
  <DomainObject.Predmet.StrankaFormatedOIB>
    <izvorni_sadrzaj>  ISTO INDUSTROGRADNJA d.o.o. KRNICA, OIB 01629444750</izvorni_sadrzaj>
    <derivirana_varijabla naziv="DomainObject.Predmet.StrankaFormatedOIB_1">  ISTO INDUSTROGRADNJA d.o.o. KRNICA, OIB 01629444750</derivirana_varijabla>
  </DomainObject.Predmet.StrankaFormatedOIB>
  <DomainObject.Predmet.StrankaFormatedWithAdress>
    <izvorni_sadrzaj> ISTO INDUSTROGRADNJA d.o.o. KRNICA, Duga Uvala 1, 52207 Krnica</izvorni_sadrzaj>
    <derivirana_varijabla naziv="DomainObject.Predmet.StrankaFormatedWithAdress_1"> ISTO INDUSTROGRADNJA d.o.o. KRNICA, Duga Uvala 1, 52207 Krnica</derivirana_varijabla>
  </DomainObject.Predmet.StrankaFormatedWithAdress>
  <DomainObject.Predmet.StrankaFormatedWithAdressOIB>
    <izvorni_sadrzaj> ISTO INDUSTROGRADNJA d.o.o. KRNICA, OIB 01629444750, Duga Uvala 1, 52207 Krnica</izvorni_sadrzaj>
    <derivirana_varijabla naziv="DomainObject.Predmet.StrankaFormatedWithAdressOIB_1"> ISTO INDUSTROGRADNJA d.o.o. KRNICA, OIB 01629444750, Duga Uvala 1, 52207 Krnica</derivirana_varijabla>
  </DomainObject.Predmet.StrankaFormatedWithAdressOIB>
  <DomainObject.Predmet.StrankaWithAdress>
    <izvorni_sadrzaj>ISTO INDUSTROGRADNJA d.o.o. KRNICA Duga Uvala 1,52207 Krnica</izvorni_sadrzaj>
    <derivirana_varijabla naziv="DomainObject.Predmet.StrankaWithAdress_1">ISTO INDUSTROGRADNJA d.o.o. KRNICA Duga Uvala 1,52207 Krnica</derivirana_varijabla>
  </DomainObject.Predmet.StrankaWithAdress>
  <DomainObject.Predmet.StrankaWithAdressOIB>
    <izvorni_sadrzaj>ISTO INDUSTROGRADNJA d.o.o. KRNICA, OIB 01629444750, Duga Uvala 1,52207 Krnica</izvorni_sadrzaj>
    <derivirana_varijabla naziv="DomainObject.Predmet.StrankaWithAdressOIB_1">ISTO INDUSTROGRADNJA d.o.o. KRNICA, OIB 01629444750, Duga Uvala 1,52207 Krnica</derivirana_varijabla>
  </DomainObject.Predmet.StrankaWithAdressOIB>
  <DomainObject.Predmet.StrankaNazivFormated>
    <izvorni_sadrzaj>ISTO INDUSTROGRADNJA d.o.o. KRNICA</izvorni_sadrzaj>
    <derivirana_varijabla naziv="DomainObject.Predmet.StrankaNazivFormated_1">ISTO INDUSTROGRADNJA d.o.o. KRNICA</derivirana_varijabla>
  </DomainObject.Predmet.StrankaNazivFormated>
  <DomainObject.Predmet.StrankaNazivFormatedOIB>
    <izvorni_sadrzaj>ISTO INDUSTROGRADNJA d.o.o. KRNICA, OIB 01629444750</izvorni_sadrzaj>
    <derivirana_varijabla naziv="DomainObject.Predmet.StrankaNazivFormatedOIB_1">ISTO INDUSTROGRADNJA d.o.o. KRNICA, OIB 01629444750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ISTO INDUSTROGRADNJA d.o.o. KRNICA</item>
    </izvorni_sadrzaj>
    <derivirana_varijabla naziv="DomainObject.Predmet.StrankaListFormated_1">
      <item>ISTO INDUSTROGRADNJA d.o.o. KRNICA</item>
    </derivirana_varijabla>
  </DomainObject.Predmet.StrankaListFormated>
  <DomainObject.Predmet.StrankaListFormatedOIB>
    <izvorni_sadrzaj>
      <item>ISTO INDUSTROGRADNJA d.o.o. KRNICA, OIB 01629444750</item>
    </izvorni_sadrzaj>
    <derivirana_varijabla naziv="DomainObject.Predmet.StrankaListFormatedOIB_1">
      <item>ISTO INDUSTROGRADNJA d.o.o. KRNICA, OIB 01629444750</item>
    </derivirana_varijabla>
  </DomainObject.Predmet.StrankaListFormatedOIB>
  <DomainObject.Predmet.StrankaListFormatedWithAdress>
    <izvorni_sadrzaj>
      <item>ISTO INDUSTROGRADNJA d.o.o. KRNICA, Duga Uvala 1, 52207 Krnica</item>
    </izvorni_sadrzaj>
    <derivirana_varijabla naziv="DomainObject.Predmet.StrankaListFormatedWithAdress_1">
      <item>ISTO INDUSTROGRADNJA d.o.o. KRNICA, Duga Uvala 1, 52207 Krnica</item>
    </derivirana_varijabla>
  </DomainObject.Predmet.StrankaListFormatedWithAdress>
  <DomainObject.Predmet.StrankaListFormatedWithAdressOIB>
    <izvorni_sadrzaj>
      <item>ISTO INDUSTROGRADNJA d.o.o. KRNICA, OIB 01629444750, Duga Uvala 1, 52207 Krnica</item>
    </izvorni_sadrzaj>
    <derivirana_varijabla naziv="DomainObject.Predmet.StrankaListFormatedWithAdressOIB_1">
      <item>ISTO INDUSTROGRADNJA d.o.o. KRNICA, OIB 01629444750, Duga Uvala 1, 52207 Krnica</item>
    </derivirana_varijabla>
  </DomainObject.Predmet.StrankaListFormatedWithAdressOIB>
  <DomainObject.Predmet.StrankaListNazivFormated>
    <izvorni_sadrzaj>
      <item>ISTO INDUSTROGRADNJA d.o.o. KRNICA</item>
    </izvorni_sadrzaj>
    <derivirana_varijabla naziv="DomainObject.Predmet.StrankaListNazivFormated_1">
      <item>ISTO INDUSTROGRADNJA d.o.o. KRNICA</item>
    </derivirana_varijabla>
  </DomainObject.Predmet.StrankaListNazivFormated>
  <DomainObject.Predmet.StrankaListNazivFormatedOIB>
    <izvorni_sadrzaj>
      <item>ISTO INDUSTROGRADNJA d.o.o. KRNICA, OIB 01629444750</item>
    </izvorni_sadrzaj>
    <derivirana_varijabla naziv="DomainObject.Predmet.StrankaListNazivFormatedOIB_1">
      <item>ISTO INDUSTROGRADNJA d.o.o. KRNICA, OIB 01629444750</item>
    </derivirana_varijabla>
  </DomainObject.Predmet.StrankaListNazivFormatedOIB>
  <DomainObject.Predmet.ProtuStrankaListFormated>
    <izvorni_sadrzaj>
      <item>ISTO INDUSTROGRADNJA d.o.o. KRNICA</item>
    </izvorni_sadrzaj>
    <derivirana_varijabla naziv="DomainObject.Predmet.ProtuStrankaListFormated_1">
      <item>ISTO INDUSTROGRADNJA d.o.o. KRNICA</item>
    </derivirana_varijabla>
  </DomainObject.Predmet.ProtuStrankaListFormated>
  <DomainObject.Predmet.ProtuStrankaListFormatedOIB>
    <izvorni_sadrzaj>
      <item>ISTO INDUSTROGRADNJA d.o.o. KRNICA, OIB 01629444750</item>
    </izvorni_sadrzaj>
    <derivirana_varijabla naziv="DomainObject.Predmet.ProtuStrankaListFormatedOIB_1">
      <item>ISTO INDUSTROGRADNJA d.o.o. KRNICA, OIB 01629444750</item>
    </derivirana_varijabla>
  </DomainObject.Predmet.ProtuStrankaListFormatedOIB>
  <DomainObject.Predmet.ProtuStrankaListFormatedWithAdress>
    <izvorni_sadrzaj>
      <item>ISTO INDUSTROGRADNJA d.o.o. KRNICA, Duga Uvala 1, 52207 Krnica</item>
    </izvorni_sadrzaj>
    <derivirana_varijabla naziv="DomainObject.Predmet.ProtuStrankaListFormatedWithAdress_1">
      <item>ISTO INDUSTROGRADNJA d.o.o. KRNICA, Duga Uvala 1, 52207 Krnica</item>
    </derivirana_varijabla>
  </DomainObject.Predmet.ProtuStrankaListFormatedWithAdress>
  <DomainObject.Predmet.ProtuStrankaListFormatedWithAdressOIB>
    <izvorni_sadrzaj>
      <item>ISTO INDUSTROGRADNJA d.o.o. KRNICA, OIB 01629444750, Duga Uvala 1, 52207 Krnica</item>
    </izvorni_sadrzaj>
    <derivirana_varijabla naziv="DomainObject.Predmet.ProtuStrankaListFormatedWithAdressOIB_1">
      <item>ISTO INDUSTROGRADNJA d.o.o. KRNICA, OIB 01629444750, Duga Uvala 1, 52207 Krnica</item>
    </derivirana_varijabla>
  </DomainObject.Predmet.ProtuStrankaListFormatedWithAdressOIB>
  <DomainObject.Predmet.ProtuStrankaListNazivFormated>
    <izvorni_sadrzaj>
      <item>ISTO INDUSTROGRADNJA d.o.o. KRNICA</item>
    </izvorni_sadrzaj>
    <derivirana_varijabla naziv="DomainObject.Predmet.ProtuStrankaListNazivFormated_1">
      <item>ISTO INDUSTROGRADNJA d.o.o. KRNICA</item>
    </derivirana_varijabla>
  </DomainObject.Predmet.ProtuStrankaListNazivFormated>
  <DomainObject.Predmet.ProtuStrankaListNazivFormatedOIB>
    <izvorni_sadrzaj>
      <item>ISTO INDUSTROGRADNJA d.o.o. KRNICA, OIB 01629444750</item>
    </izvorni_sadrzaj>
    <derivirana_varijabla naziv="DomainObject.Predmet.ProtuStrankaListNazivFormatedOIB_1">
      <item>ISTO INDUSTROGRADNJA d.o.o. KRNICA, OIB 01629444750</item>
    </derivirana_varijabla>
  </DomainObject.Predmet.ProtuStrankaListNazivFormatedOIB>
  <DomainObject.Predmet.OstaliListFormated>
    <izvorni_sadrzaj>
      <item>Marino Folo</item>
    </izvorni_sadrzaj>
    <derivirana_varijabla naziv="DomainObject.Predmet.OstaliListFormated_1">
      <item>Marino Folo</item>
    </derivirana_varijabla>
  </DomainObject.Predmet.OstaliListFormated>
  <DomainObject.Predmet.OstaliListFormatedOIB>
    <izvorni_sadrzaj>
      <item>Marino Folo</item>
    </izvorni_sadrzaj>
    <derivirana_varijabla naziv="DomainObject.Predmet.OstaliListFormatedOIB_1">
      <item>Marino Folo</item>
    </derivirana_varijabla>
  </DomainObject.Predmet.OstaliListFormatedOIB>
  <DomainObject.Predmet.OstaliListFormatedWithAdress>
    <izvorni_sadrzaj>
      <item>Marino Folo, Svetvinčenat 48, 52341 Svetvinčenat</item>
    </izvorni_sadrzaj>
    <derivirana_varijabla naziv="DomainObject.Predmet.OstaliListFormatedWithAdress_1">
      <item>Marino Folo, Svetvinčenat 48, 52341 Svetvinčenat</item>
    </derivirana_varijabla>
  </DomainObject.Predmet.OstaliListFormatedWithAdress>
  <DomainObject.Predmet.OstaliListFormatedWithAdressOIB>
    <izvorni_sadrzaj>
      <item>Marino Folo, Svetvinčenat 48, 52341 Svetvinčenat</item>
    </izvorni_sadrzaj>
    <derivirana_varijabla naziv="DomainObject.Predmet.OstaliListFormatedWithAdressOIB_1">
      <item>Marino Folo, Svetvinčenat 48, 52341 Svetvinčenat</item>
    </derivirana_varijabla>
  </DomainObject.Predmet.OstaliListFormatedWithAdressOIB>
  <DomainObject.Predmet.OstaliListNazivFormated>
    <izvorni_sadrzaj>
      <item>Marino Folo</item>
    </izvorni_sadrzaj>
    <derivirana_varijabla naziv="DomainObject.Predmet.OstaliListNazivFormated_1">
      <item>Marino Folo</item>
    </derivirana_varijabla>
  </DomainObject.Predmet.OstaliListNazivFormated>
  <DomainObject.Predmet.OstaliListNazivFormatedOIB>
    <izvorni_sadrzaj>
      <item>Marino Folo</item>
    </izvorni_sadrzaj>
    <derivirana_varijabla naziv="DomainObject.Predmet.OstaliListNazivFormatedOIB_1">
      <item>Marino Folo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2019.</izvorni_sadrzaj>
    <derivirana_varijabla naziv="DomainObject.Datum_1">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ISTO INDUSTROGRADNJA d.o.o. KRNICA</izvorni_sadrzaj>
    <derivirana_varijabla naziv="DomainObject.Predmet.StrankaIDrugi_1">ISTO INDUSTROGRADNJA d.o.o. KRNICA</derivirana_varijabla>
  </DomainObject.Predmet.StrankaIDrugi>
  <DomainObject.Predmet.ProtustrankaIDrugi>
    <izvorni_sadrzaj>ISTO INDUSTROGRADNJA d.o.o. KRNICA</izvorni_sadrzaj>
    <derivirana_varijabla naziv="DomainObject.Predmet.ProtustrankaIDrugi_1">ISTO INDUSTROGRADNJA d.o.o. KRNICA</derivirana_varijabla>
  </DomainObject.Predmet.ProtustrankaIDrugi>
  <DomainObject.Predmet.StrankaIDrugiAdressOIB>
    <izvorni_sadrzaj>ISTO INDUSTROGRADNJA d.o.o. KRNICA, OIB 01629444750, Duga Uvala 1, 52207 Krnica</izvorni_sadrzaj>
    <derivirana_varijabla naziv="DomainObject.Predmet.StrankaIDrugiAdressOIB_1">ISTO INDUSTROGRADNJA d.o.o. KRNICA, OIB 01629444750, Duga Uvala 1, 52207 Krnica</derivirana_varijabla>
  </DomainObject.Predmet.StrankaIDrugiAdressOIB>
  <DomainObject.Predmet.ProtustrankaIDrugiAdressOIB>
    <izvorni_sadrzaj>ISTO INDUSTROGRADNJA d.o.o. KRNICA, OIB 01629444750, Duga Uvala 1, 52207 Krnica</izvorni_sadrzaj>
    <derivirana_varijabla naziv="DomainObject.Predmet.ProtustrankaIDrugiAdressOIB_1">ISTO INDUSTROGRADNJA d.o.o. KRNICA, OIB 01629444750, Duga Uvala 1, 52207 Krnica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ISTO INDUSTROGRADNJA d.o.o. KRNICA</item>
      <item>ISTO INDUSTROGRADNJA d.o.o. KRNICA</item>
      <item>Marino Folo</item>
    </izvorni_sadrzaj>
    <derivirana_varijabla naziv="DomainObject.Predmet.SudioniciListNaziv_1">
      <item>ISTO INDUSTROGRADNJA d.o.o. KRNICA</item>
      <item>ISTO INDUSTROGRADNJA d.o.o. KRNICA</item>
      <item>Marino Folo</item>
    </derivirana_varijabla>
  </DomainObject.Predmet.SudioniciListNaziv>
  <DomainObject.Predmet.SudioniciListAdressOIB>
    <izvorni_sadrzaj>
      <item>ISTO INDUSTROGRADNJA d.o.o. KRNICA, OIB 01629444750, Duga Uvala 1,52207 Krnica</item>
      <item>ISTO INDUSTROGRADNJA d.o.o. KRNICA, OIB 01629444750, Duga Uvala 1,52207 Krnica</item>
      <item>Marino Folo, Svetvinčenat 48,52341 Svetvinčenat</item>
    </izvorni_sadrzaj>
    <derivirana_varijabla naziv="DomainObject.Predmet.SudioniciListAdressOIB_1">
      <item>ISTO INDUSTROGRADNJA d.o.o. KRNICA, OIB 01629444750, Duga Uvala 1,52207 Krnica</item>
      <item>ISTO INDUSTROGRADNJA d.o.o. KRNICA, OIB 01629444750, Duga Uvala 1,52207 Krnica</item>
      <item>Marino Folo, Svetvinčenat 48,52341 Svetvinčenat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01629444750</item>
      <item>, OIB 01629444750</item>
      <item>, OIB null</item>
    </izvorni_sadrzaj>
    <derivirana_varijabla naziv="DomainObject.Predmet.SudioniciListNazivOIB_1">
      <item>, OIB 01629444750</item>
      <item>, OIB 01629444750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veljače 2019.</izvorni_sadrzaj>
    <derivirana_varijabla naziv="DomainObject.Predmet.DatumZadnjeOdrzaneSudskeRadnje_1">8. veljače 2019.</derivirana_varijabla>
  </DomainObject.Predmet.DatumZadnjeOdrzaneSudskeRadnje>
  <DomainObject.PredzadnjaOdlukaIzPredmeta.DatumDonosenjaOdluke>
    <izvorni_sadrzaj>15. siječnja 2019.</izvorni_sadrzaj>
    <derivirana_varijabla naziv="DomainObject.PredzadnjaOdlukaIzPredmeta.DatumDonosenjaOdluke_1">15. siječnja 2019.</derivirana_varijabla>
  </DomainObject.PredzadnjaOdlukaIzPredmeta.DatumDonosenjaOdluke>
  <DomainObject.PredzadnjaOdlukaIzPredmeta.Oznaka>
    <izvorni_sadrzaj>St-353/2018-17</izvorni_sadrzaj>
    <derivirana_varijabla naziv="DomainObject.PredzadnjaOdlukaIzPredmeta.Oznaka_1">St-353/2018-17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781</properties:Words>
  <properties:Characters>4256</properties:Characters>
  <properties:Lines>550</properties:Lines>
  <properties:Paragraphs>348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4740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2019-04-04T12:06:00Z</dcterms:created>
  <dc:creator>Tijana Licul</dc:creator>
  <cp:lastModifiedBy>Sanja Prodan</cp:lastModifiedBy>
  <cp:lastPrinted>2019-04-04T13:04:00Z</cp:lastPrinted>
  <dcterms:modified xmlns:xsi="http://www.w3.org/2001/XMLSchema-instance" xsi:type="dcterms:W3CDTF">2019-04-05T08:39:00Z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6</vt:i4>
  </prop:property>
  <prop:property name="Naslov" pid="4" fmtid="{D5CDD505-2E9C-101B-9397-08002B2CF9AE}">
    <vt:lpwstr>Odluka - Ostalo (st35318, isto industrogradnja.docx)</vt:lpwstr>
  </prop:property>
  <prop:property name="CC_coloring" pid="5" fmtid="{D5CDD505-2E9C-101B-9397-08002B2CF9AE}">
    <vt:bool>false</vt:bool>
  </prop:property>
</prop:Properties>
</file>