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0f79" w14:paraId="87d0f79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F40BFF">
        <w:rPr>
          <w:rFonts w:hAnsi="Times New Roman" w:ascii="Times New Roman"/>
        </w:rPr>
        <w:t>351/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>stečajnim dužnikom BIZZI</w:t>
      </w:r>
      <w:r w:rsidRPr="00F40BFF">
        <w:rPr>
          <w:rFonts w:hAnsi="Times New Roman" w:ascii="Times New Roman"/>
        </w:rPr>
        <w:t>. SB j.d.o.o., Zagreb, Lavoslava Ružičke 2, OIB: 06671475385</w:t>
      </w:r>
      <w:r>
        <w:rPr>
          <w:rFonts w:hAnsi="Times New Roman" w:ascii="Times New Roman"/>
        </w:rPr>
        <w:t xml:space="preserve">, </w:t>
      </w:r>
      <w:r w:rsidR="00A42972">
        <w:rPr>
          <w:rFonts w:hAnsi="Times New Roman" w:ascii="Times New Roman"/>
        </w:rPr>
        <w:t>2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42972" w:rsidRPr="00A42972">
        <w:rPr>
          <w:rFonts w:hAnsi="Times New Roman" w:ascii="Times New Roman"/>
        </w:rPr>
        <w:t>BIZZI. SB j.d.o.o., Zagreb, Lavoslava Ružičke 2, OIB: 06671475385</w:t>
      </w:r>
      <w:r w:rsidRPr="005C4796">
        <w:rPr>
          <w:rFonts w:hAnsi="Times New Roman" w:ascii="Times New Roman"/>
        </w:rPr>
        <w:t xml:space="preserve">, </w:t>
      </w:r>
      <w:r w:rsidR="00A42972">
        <w:rPr>
          <w:rFonts w:hAnsi="Times New Roman" w:ascii="Times New Roman"/>
        </w:rPr>
        <w:t>2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14,10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CC29B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41060">
        <w:rPr>
          <w:rFonts w:hAnsi="Times New Roman" w:ascii="Times New Roman"/>
        </w:rPr>
        <w:t>Daniel Deković</w:t>
      </w:r>
      <w:r w:rsidRPr="00CC29B5">
        <w:rPr>
          <w:rFonts w:hAnsi="Times New Roman" w:ascii="Times New Roman"/>
        </w:rPr>
        <w:t xml:space="preserve">, </w:t>
      </w:r>
      <w:r w:rsidR="00D41060">
        <w:rPr>
          <w:rFonts w:hAnsi="Times New Roman" w:ascii="Times New Roman"/>
        </w:rPr>
        <w:t>Zagreb</w:t>
      </w:r>
      <w:r w:rsidRPr="00CC29B5">
        <w:rPr>
          <w:rFonts w:hAnsi="Times New Roman" w:ascii="Times New Roman"/>
        </w:rPr>
        <w:t xml:space="preserve">, </w:t>
      </w:r>
      <w:r w:rsidR="00D41060">
        <w:rPr>
          <w:rFonts w:hAnsi="Times New Roman" w:ascii="Times New Roman"/>
        </w:rPr>
        <w:t>Novačka 329</w:t>
      </w:r>
      <w:r w:rsidRPr="00CC29B5">
        <w:rPr>
          <w:rFonts w:hAnsi="Times New Roman" w:ascii="Times New Roman"/>
        </w:rPr>
        <w:t xml:space="preserve">, OIB: </w:t>
      </w:r>
      <w:r w:rsidR="00D41060">
        <w:rPr>
          <w:rFonts w:hAnsi="Times New Roman" w:ascii="Times New Roman"/>
        </w:rPr>
        <w:t>76292704973.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2F2321" w:rsidRPr="002F2321">
        <w:rPr>
          <w:rFonts w:hAnsi="Times New Roman" w:ascii="Times New Roman"/>
        </w:rPr>
        <w:t>BIZZI. SB j.d.o.o., Zagreb, Lavoslava Ružičke 2, OIB: 06671475385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2F2321" w:rsidRPr="002F2321">
        <w:rPr>
          <w:rFonts w:hAnsi="Times New Roman" w:ascii="Times New Roman"/>
        </w:rPr>
        <w:t>BIZZI. SB j.d.o.o., Zagreb, Lavoslava Ružičke 2, OIB: 06671475385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 2</w:t>
      </w:r>
      <w:r w:rsidR="00A92476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prijedlog za otvaranje stečajnog postupka nad dužnikom </w:t>
      </w:r>
      <w:r w:rsidR="00A92476" w:rsidRPr="00A92476">
        <w:rPr>
          <w:rFonts w:hAnsi="Times New Roman" w:ascii="Times New Roman"/>
        </w:rPr>
        <w:t>BIZZI. SB j.d.o.o., Zagreb, Lavoslava Ružičke 2, OIB: 06671475385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>u kojem navodi da dužnik 2</w:t>
      </w:r>
      <w:r w:rsidR="00A92476">
        <w:rPr>
          <w:rFonts w:hAnsi="Times New Roman" w:ascii="Times New Roman"/>
        </w:rPr>
        <w:t>5</w:t>
      </w:r>
      <w:r w:rsidR="00DC2885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prosinca</w:t>
      </w:r>
      <w:r w:rsidR="00DC2885">
        <w:rPr>
          <w:rFonts w:hAnsi="Times New Roman" w:ascii="Times New Roman"/>
        </w:rPr>
        <w:t xml:space="preserve"> 201</w:t>
      </w:r>
      <w:r w:rsidR="00A92476">
        <w:rPr>
          <w:rFonts w:hAnsi="Times New Roman" w:ascii="Times New Roman"/>
        </w:rPr>
        <w:t>5</w:t>
      </w:r>
      <w:r w:rsidR="00DC2885">
        <w:rPr>
          <w:rFonts w:hAnsi="Times New Roman" w:ascii="Times New Roman"/>
        </w:rPr>
        <w:t xml:space="preserve">.  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120 dana u ukupnom iznosu od </w:t>
      </w:r>
      <w:r w:rsidR="00A92476">
        <w:rPr>
          <w:rFonts w:hAnsi="Times New Roman" w:ascii="Times New Roman"/>
        </w:rPr>
        <w:t>14.785,16</w:t>
      </w:r>
      <w:r w:rsidR="00DC2885">
        <w:rPr>
          <w:rFonts w:hAnsi="Times New Roman" w:ascii="Times New Roman"/>
        </w:rPr>
        <w:t xml:space="preserve"> kn, te da ima </w:t>
      </w:r>
      <w:r w:rsidR="00F4129E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A92476">
        <w:rPr>
          <w:rFonts w:hAnsi="Times New Roman" w:ascii="Times New Roman"/>
        </w:rPr>
        <w:t>23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965C09" w:rsidR="00965C09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A92476">
        <w:rPr>
          <w:rFonts w:hAnsi="Times New Roman" w:ascii="Times New Roman"/>
        </w:rPr>
        <w:t>28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23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odgovorna osoba dužnika se nije protivila otvaranju stečajnog postupka, te dodala da društvo nema nikave imovine</w:t>
      </w:r>
      <w:r w:rsidR="00A92476">
        <w:rPr>
          <w:rFonts w:hAnsi="Times New Roman" w:ascii="Times New Roman"/>
        </w:rPr>
        <w:t xml:space="preserve">, niti pokretnine, niti nekretnine, a također ni potraživanja, te više nema zaposlenika. </w:t>
      </w:r>
    </w:p>
    <w:p w:rsidRDefault="00840D37" w:rsidP="00965C09" w:rsidR="00840D37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Pr="00A92476">
        <w:rPr>
          <w:rFonts w:hAnsi="Times New Roman" w:ascii="Times New Roman"/>
        </w:rPr>
        <w:t>BIZZI. SB j.d.o.o., Zagreb</w:t>
      </w:r>
      <w:r w:rsidR="00A05200">
        <w:rPr>
          <w:rFonts w:hAnsi="Times New Roman" w:ascii="Times New Roman"/>
        </w:rPr>
        <w:t xml:space="preserve">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92476">
        <w:rPr>
          <w:rFonts w:hAnsi="Times New Roman" w:ascii="Times New Roman"/>
        </w:rPr>
        <w:t>351</w:t>
      </w:r>
      <w:r>
        <w:rPr>
          <w:rFonts w:hAnsi="Times New Roman" w:ascii="Times New Roman"/>
        </w:rPr>
        <w:t xml:space="preserve">/16 od </w:t>
      </w:r>
      <w:r w:rsidR="00A92476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5.000,00 kn na ime predujma za namirenje troškova predhodnog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A92476">
        <w:rPr>
          <w:rFonts w:hAnsi="Times New Roman" w:ascii="Times New Roman"/>
        </w:rPr>
        <w:t>28</w:t>
      </w:r>
      <w:r w:rsidR="000C3F20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listopada</w:t>
      </w:r>
      <w:r w:rsidR="000C3F20">
        <w:rPr>
          <w:rFonts w:hAnsi="Times New Roman" w:ascii="Times New Roman"/>
        </w:rPr>
        <w:t xml:space="preserve"> 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odgovorajući se način primjenjuju odrebe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3749">
        <w:rPr>
          <w:rFonts w:hAnsi="Times New Roman" w:ascii="Times New Roman"/>
        </w:rPr>
        <w:t>2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82D6A">
        <w:rPr>
          <w:rFonts w:hAnsi="Times New Roman" w:ascii="Times New Roman"/>
        </w:rPr>
        <w:t>, v.r.</w:t>
      </w:r>
    </w:p>
    <w:p w:rsidRDefault="00A82D6A" w:rsidP="00840D37" w:rsidR="00A82D6A">
      <w:pPr>
        <w:ind w:firstLine="720"/>
        <w:jc w:val="right"/>
        <w:rPr>
          <w:rFonts w:hAnsi="Times New Roman" w:ascii="Times New Roman"/>
        </w:rPr>
      </w:pPr>
    </w:p>
    <w:p w:rsidRDefault="00A82D6A" w:rsidP="00840D37" w:rsidR="00A82D6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2D6A" w:rsidP="00A82D6A" w:rsidR="00A82D6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2D6A" w:rsidP="00A82D6A" w:rsidR="00A82D6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82D6A" w:rsidP="00A82D6A" w:rsidR="00A82D6A">
      <w:pPr>
        <w:ind w:firstLine="720"/>
        <w:jc w:val="right"/>
        <w:rPr>
          <w:rFonts w:hAnsi="Times New Roman" w:ascii="Times New Roman"/>
        </w:rPr>
      </w:pPr>
    </w:p>
    <w:p w:rsidRDefault="00A82D6A" w:rsidP="00A82D6A" w:rsidR="00A82D6A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A82D6A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C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42972">
      <w:rPr>
        <w:rFonts w:hAnsi="Times New Roman" w:ascii="Times New Roman"/>
      </w:rPr>
      <w:t>351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2785"/>
    <w:rsid w:val="003E01D6"/>
    <w:rsid w:val="003F3EBF"/>
    <w:rsid w:val="003F5409"/>
    <w:rsid w:val="00405622"/>
    <w:rsid w:val="00417564"/>
    <w:rsid w:val="00447E54"/>
    <w:rsid w:val="00464385"/>
    <w:rsid w:val="004661FF"/>
    <w:rsid w:val="00466D65"/>
    <w:rsid w:val="0048728D"/>
    <w:rsid w:val="00491637"/>
    <w:rsid w:val="004B7D02"/>
    <w:rsid w:val="004D1456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C7F6C"/>
    <w:rsid w:val="006E12B0"/>
    <w:rsid w:val="006E1FD3"/>
    <w:rsid w:val="00705993"/>
    <w:rsid w:val="007077A1"/>
    <w:rsid w:val="00735736"/>
    <w:rsid w:val="00737A4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40D37"/>
    <w:rsid w:val="00861DDE"/>
    <w:rsid w:val="00890661"/>
    <w:rsid w:val="008B4C87"/>
    <w:rsid w:val="008B57BD"/>
    <w:rsid w:val="008C5622"/>
    <w:rsid w:val="008D782F"/>
    <w:rsid w:val="008E0EF7"/>
    <w:rsid w:val="008F6CE8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82D6A"/>
    <w:rsid w:val="00A92476"/>
    <w:rsid w:val="00AA2646"/>
    <w:rsid w:val="00AB59EB"/>
    <w:rsid w:val="00AB77C2"/>
    <w:rsid w:val="00AC7B2F"/>
    <w:rsid w:val="00AD105D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2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D6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82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D6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BIZZI.SB j.d.o.o. zastupanog po punomoćniku Zorica Starović</izvorni_sadrzaj>
    <derivirana_varijabla naziv="DomainObject.Predmet.ProtustrankaFormated_1">  BIZZI.SB j.d.o.o. zastupanog po punomoćniku Zorica Starović</derivirana_varijabla>
  </DomainObject.Predmet.ProtustrankaFormated>
  <DomainObject.Predmet.ProtustrankaFormatedOIB>
    <izvorni_sadrzaj>  BIZZI.SB j.d.o.o., OIB 06671475385 zastupanog po punomoćniku Zorica Starović</izvorni_sadrzaj>
    <derivirana_varijabla naziv="DomainObject.Predmet.ProtustrankaFormatedOIB_1">  BIZZI.SB j.d.o.o., OIB 06671475385 zastupanog po punomoćniku Zorica Starović</derivirana_varijabla>
  </DomainObject.Predmet.ProtustrankaFormatedOIB>
  <DomainObject.Predmet.ProtustrankaFormatedWithAdress>
    <izvorni_sadrzaj> BIZZI.SB j.d.o.o., Lavoslava Ružičke 2, 10000 Zagreb zastupanog po punomoćniku Zorica Starović</izvorni_sadrzaj>
    <derivirana_varijabla naziv="DomainObject.Predmet.ProtustrankaFormatedWithAdress_1"> BIZZI.SB j.d.o.o., Lavoslava Ružičke 2, 10000 Zagreb zastupanog po punomoćniku Zorica Starović</derivirana_varijabla>
  </DomainObject.Predmet.ProtustrankaFormatedWithAdress>
  <DomainObject.Predmet.ProtustrankaFormatedWithAdressOIB>
    <izvorni_sadrzaj> BIZZI.SB j.d.o.o., OIB 06671475385, Lavoslava Ružičke 2, 10000 Zagreb zastupanog po punomoćniku Zorica Starović</izvorni_sadrzaj>
    <derivirana_varijabla naziv="DomainObject.Predmet.ProtustrankaFormatedWithAdressOIB_1"> BIZZI.SB j.d.o.o., OIB 06671475385, Lavoslava Ružičke 2, 10000 Zagreb zastupanog po punomoćniku Zorica Starović</derivirana_varijabla>
  </DomainObject.Predmet.ProtustrankaFormatedWithAdressOIB>
  <DomainObject.Predmet.ProtustrankaWithAdress>
    <izvorni_sadrzaj>BIZZI.SB j.d.o.o. Lavoslava Ružičke 2, 10000 Zagreb</izvorni_sadrzaj>
    <derivirana_varijabla naziv="DomainObject.Predmet.ProtustrankaWithAdress_1">BIZZI.SB j.d.o.o. Lavoslava Ružičke 2, 10000 Zagreb</derivirana_varijabla>
  </DomainObject.Predmet.ProtustrankaWithAdress>
  <DomainObject.Predmet.ProtustrankaWithAdressOIB>
    <izvorni_sadrzaj>BIZZI.SB j.d.o.o., OIB 06671475385, Lavoslava Ružičke 2, 10000 Zagreb</izvorni_sadrzaj>
    <derivirana_varijabla naziv="DomainObject.Predmet.ProtustrankaWithAdressOIB_1">BIZZI.SB j.d.o.o., OIB 06671475385, Lavoslava Ružičke 2, 10000 Zagreb</derivirana_varijabla>
  </DomainObject.Predmet.ProtustrankaWithAdressOIB>
  <DomainObject.Predmet.ProtustrankaNazivFormated>
    <izvorni_sadrzaj>BIZZI.SB j.d.o.o.</izvorni_sadrzaj>
    <derivirana_varijabla naziv="DomainObject.Predmet.ProtustrankaNazivFormated_1">BIZZI.SB j.d.o.o.</derivirana_varijabla>
  </DomainObject.Predmet.ProtustrankaNazivFormated>
  <DomainObject.Predmet.ProtustrankaNazivFormatedOIB>
    <izvorni_sadrzaj>BIZZI.SB j.d.o.o., OIB 06671475385</izvorni_sadrzaj>
    <derivirana_varijabla naziv="DomainObject.Predmet.ProtustrankaNazivFormatedOIB_1">BIZZI.SB j.d.o.o., OIB 06671475385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BIZZI.SB j.d.o.o. zastupanog po punomoćniku Zorica Starović</item>
    </izvorni_sadrzaj>
    <derivirana_varijabla naziv="DomainObject.Predmet.ProtuStrankaListFormated_1">
      <item>BIZZI.SB j.d.o.o. zastupanog po punomoćniku Zorica Starović</item>
    </derivirana_varijabla>
  </DomainObject.Predmet.ProtuStrankaListFormated>
  <DomainObject.Predmet.ProtuStrankaListFormatedOIB>
    <izvorni_sadrzaj>
      <item>BIZZI.SB j.d.o.o., OIB 06671475385 zastupanog po punomoćniku Zorica Starović</item>
    </izvorni_sadrzaj>
    <derivirana_varijabla naziv="DomainObject.Predmet.ProtuStrankaListFormatedOIB_1">
      <item>BIZZI.SB j.d.o.o., OIB 06671475385 zastupanog po punomoćniku Zorica Starović</item>
    </derivirana_varijabla>
  </DomainObject.Predmet.ProtuStrankaListFormatedOIB>
  <DomainObject.Predmet.ProtuStrankaListFormatedWithAdress>
    <izvorni_sadrzaj>
      <item>BIZZI.SB j.d.o.o., Lavoslava Ružičke 2, 10000 Zagreb zastupanog po punomoćniku Zorica Starović</item>
    </izvorni_sadrzaj>
    <derivirana_varijabla naziv="DomainObject.Predmet.ProtuStrankaListFormatedWithAdress_1">
      <item>BIZZI.SB j.d.o.o., Lavoslava Ružičke 2, 10000 Zagreb zastupanog po punomoćniku Zorica Starović</item>
    </derivirana_varijabla>
  </DomainObject.Predmet.ProtuStrankaListFormatedWithAdress>
  <DomainObject.Predmet.ProtuStrankaListFormatedWithAdressOIB>
    <izvorni_sadrzaj>
      <item>BIZZI.SB j.d.o.o., OIB 06671475385, Lavoslava Ružičke 2, 10000 Zagreb zastupanog po punomoćniku Zorica Starović</item>
    </izvorni_sadrzaj>
    <derivirana_varijabla naziv="DomainObject.Predmet.ProtuStrankaListFormatedWithAdressOIB_1">
      <item>BIZZI.SB j.d.o.o., OIB 06671475385, Lavoslava Ružičke 2, 10000 Zagreb zastupanog po punomoćniku Zorica Starović</item>
    </derivirana_varijabla>
  </DomainObject.Predmet.ProtuStrankaListFormatedWithAdressOIB>
  <DomainObject.Predmet.ProtuStrankaListNazivFormated>
    <izvorni_sadrzaj>
      <item>BIZZI.SB j.d.o.o.</item>
    </izvorni_sadrzaj>
    <derivirana_varijabla naziv="DomainObject.Predmet.ProtuStrankaListNazivFormated_1">
      <item>BIZZI.SB j.d.o.o.</item>
    </derivirana_varijabla>
  </DomainObject.Predmet.ProtuStrankaListNazivFormated>
  <DomainObject.Predmet.ProtuStrankaListNazivFormatedOIB>
    <izvorni_sadrzaj>
      <item>BIZZI.SB j.d.o.o., OIB 06671475385</item>
    </izvorni_sadrzaj>
    <derivirana_varijabla naziv="DomainObject.Predmet.ProtuStrankaListNazivFormatedOIB_1">
      <item>BIZZI.SB j.d.o.o., OIB 06671475385</item>
    </derivirana_varijabla>
  </DomainObject.Predmet.ProtuStrankaListNazivFormatedOIB>
  <DomainObject.Predmet.OstaliListFormated>
    <izvorni_sadrzaj>
      <item>Zorica Starović punomoćnik sudionika u postupku BIZZI.SB j.d.o.o.</item>
    </izvorni_sadrzaj>
    <derivirana_varijabla naziv="DomainObject.Predmet.OstaliListFormated_1">
      <item>Zorica Starović punomoćnik sudionika u postupku BIZZI.SB j.d.o.o.</item>
    </derivirana_varijabla>
  </DomainObject.Predmet.OstaliListFormated>
  <DomainObject.Predmet.OstaliListFormatedOIB>
    <izvorni_sadrzaj>
      <item>Zorica Starović, OIB 10424200819 punomoćnik sudionika u postupku BIZZI.SB j.d.o.o.</item>
    </izvorni_sadrzaj>
    <derivirana_varijabla naziv="DomainObject.Predmet.OstaliListFormatedOIB_1">
      <item>Zorica Starović, OIB 10424200819 punomoćnik sudionika u postupku BIZZI.SB j.d.o.o.</item>
    </derivirana_varijabla>
  </DomainObject.Predmet.OstaliListFormatedOIB>
  <DomainObject.Predmet.OstaliListFormatedWithAdress>
    <izvorni_sadrzaj>
      <item>Zorica Starović, Pete Poljanice 24, 10000 Zagreb punomoćnik sudionika u postupku BIZZI.SB j.d.o.o.</item>
    </izvorni_sadrzaj>
    <derivirana_varijabla naziv="DomainObject.Predmet.OstaliListFormatedWithAdress_1">
      <item>Zorica Starović, Pete Poljanice 24, 10000 Zagreb punomoćnik sudionika u postupku BIZZI.SB j.d.o.o.</item>
    </derivirana_varijabla>
  </DomainObject.Predmet.OstaliListFormatedWithAdress>
  <DomainObject.Predmet.OstaliListFormatedWithAdressOIB>
    <izvorni_sadrzaj>
      <item>Zorica Starović, OIB 10424200819, Pete Poljanice 24, 10000 Zagreb punomoćnik sudionika u postupku BIZZI.SB j.d.o.o.</item>
    </izvorni_sadrzaj>
    <derivirana_varijabla naziv="DomainObject.Predmet.OstaliListFormatedWithAdressOIB_1">
      <item>Zorica Starović, OIB 10424200819, Pete Poljanice 24, 10000 Zagreb punomoćnik sudionika u postupku BIZZI.SB j.d.o.o.</item>
    </derivirana_varijabla>
  </DomainObject.Predmet.OstaliListFormatedWithAdressOIB>
  <DomainObject.Predmet.OstaliListNazivFormated>
    <izvorni_sadrzaj>
      <item>Zorica Starović</item>
    </izvorni_sadrzaj>
    <derivirana_varijabla naziv="DomainObject.Predmet.OstaliListNazivFormated_1">
      <item>Zorica Starović</item>
    </derivirana_varijabla>
  </DomainObject.Predmet.OstaliListNazivFormated>
  <DomainObject.Predmet.OstaliListNazivFormatedOIB>
    <izvorni_sadrzaj>
      <item>Zorica Starović, OIB 10424200819</item>
    </izvorni_sadrzaj>
    <derivirana_varijabla naziv="DomainObject.Predmet.OstaliListNazivFormatedOIB_1">
      <item>Zorica Starović, OIB 10424200819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BIZZI.SB j.d.o.o.</izvorni_sadrzaj>
    <derivirana_varijabla naziv="DomainObject.Predmet.ProtustrankaIDrugi_1">BIZZI.SB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BIZZI.SB j.d.o.o., OIB 06671475385, Lavoslava Ružičke 2, 10000 Zagreb</izvorni_sadrzaj>
    <derivirana_varijabla naziv="DomainObject.Predmet.ProtustrankaIDrugiAdressOIB_1">BIZZI.SB j.d.o.o., OIB 06671475385, Lavoslava Ružičke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BIZZI.SB j.d.o.o.</item>
      <item>Zorica Starović</item>
    </izvorni_sadrzaj>
    <derivirana_varijabla naziv="DomainObject.Predmet.SudioniciListNaziv_1">
      <item>FINA Regionalni centar Zagreb</item>
      <item>BIZZI.SB j.d.o.o.</item>
      <item>Zorica Starović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izvorni_sadrzaj>
    <derivirana_varijabla naziv="DomainObject.Predmet.SudioniciListAdressOIB_1">
      <item>FINA Regionalni centar Zagreb, OIB 85821130368, Trg svibanjskih žrtava 1995. 1,10000 Zagreb</item>
      <item>BIZZI.SB j.d.o.o., OIB 06671475385, Lavoslava Ružičke 2,10000 Zagreb</item>
      <item>Zorica Starović, OIB 10424200819, Pete Poljanice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06671475385</item>
      <item>, OIB 10424200819</item>
    </izvorni_sadrzaj>
    <derivirana_varijabla naziv="DomainObject.Predmet.SudioniciListNazivOIB_1">
      <item>, OIB 85821130368</item>
      <item>, OIB 06671475385</item>
      <item>, OIB 10424200819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DF6BF-18F5-4F77-BB7C-64D73204C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736</properties:Words>
  <properties:Characters>3900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2016-12-27T13:19:00Z</dcterms:created>
  <dc:creator>x</dc:creator>
  <cp:lastModifiedBy>Žana Livaja</cp:lastModifiedBy>
  <cp:lastPrinted>2017-01-02T13:09:00Z</cp:lastPrinted>
  <dcterms:modified xmlns:xsi="http://www.w3.org/2001/XMLSchema-instance" xsi:type="dcterms:W3CDTF">2017-01-02T13:09:00Z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