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f8c3" w14:paraId="3aef8c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46625">
        <w:t>326/16-8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946625">
        <w:t>MOJA ENERGIJA d.o.o., Vir, Radovanjica III/5, Vir, OIB: 04368011135</w:t>
      </w:r>
      <w:r w:rsidRPr="00EF7C9A">
        <w:t xml:space="preserve">, dana </w:t>
      </w:r>
      <w:r w:rsidR="00946625">
        <w:t>17. ožujka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7042E6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170940" w:rsidRPr="00170940">
        <w:t>Marica Nekić</w:t>
      </w:r>
      <w:r w:rsidR="00170940">
        <w:t xml:space="preserve">, </w:t>
      </w:r>
      <w:r w:rsidR="00170940">
        <w:rPr>
          <w:rFonts w:cs="Arial" w:hAnsi="Arial" w:ascii="Arial"/>
          <w:b/>
        </w:rPr>
        <w:t xml:space="preserve"> </w:t>
      </w:r>
      <w:r w:rsidR="00170940" w:rsidRPr="008C19C7">
        <w:t>Put Gazića 14A, Zadar, da</w:t>
      </w:r>
      <w:r w:rsidR="00170940">
        <w:t xml:space="preserve">tum rođenja: 01. rujna 1955. </w:t>
      </w:r>
      <w:r w:rsidR="00170940" w:rsidRPr="008C19C7">
        <w:t>godine, mjesto rođenja: Jasenice, broj osobne iskaznice: 102054427, izdana od strane: PU Zadarska, OIB: 75245904208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946625">
        <w:t>MOJA ENERGIJA d.o.o., Vir, Radovanjica III/5, Vir, OIB: 04368011135</w:t>
      </w:r>
      <w:r w:rsidR="00F046B4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170940">
        <w:t>MOJA ENERGIJA d.o.o., Vir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70940">
        <w:t>17. ožujka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tečajna sutkinja: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25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70940">
          <w:t>326/16-8</w:t>
        </w:r>
      </w:p>
      <w:p w:rsidRDefault="00E12FEA" w:rsidP="009C0FF2" w:rsidR="00E12FEA" w:rsidRPr="00EF7C9A">
        <w:pPr>
          <w:jc w:val="right"/>
        </w:pPr>
      </w:p>
      <w:p w:rsidRDefault="0012325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23258"/>
    <w:rsid w:val="0013102B"/>
    <w:rsid w:val="00170940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85781"/>
    <w:rsid w:val="00C9120F"/>
    <w:rsid w:val="00E12FEA"/>
    <w:rsid w:val="00EB1A94"/>
    <w:rsid w:val="00EB3FAB"/>
    <w:rsid w:val="00EF7C9A"/>
    <w:rsid w:val="00F0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ENERGIJA d.o.o. za proizvodnju i prodaju energije</izvorni_sadrzaj>
    <derivirana_varijabla naziv="DomainObject.Predmet.ProtustrankaFormated_1">  MOJA ENERGIJA d.o.o. za proizvodnju i prodaju energije</derivirana_varijabla>
  </DomainObject.Predmet.ProtustrankaFormated>
  <DomainObject.Predmet.ProtustrankaFormatedOIB>
    <izvorni_sadrzaj>  MOJA ENERGIJA d.o.o. za proizvodnju i prodaju energije, OIB 04368011135</izvorni_sadrzaj>
    <derivirana_varijabla naziv="DomainObject.Predmet.ProtustrankaFormatedOIB_1">  MOJA ENERGIJA d.o.o. za proizvodnju i prodaju energije, OIB 04368011135</derivirana_varijabla>
  </DomainObject.Predmet.ProtustrankaFormatedOIB>
  <DomainObject.Predmet.ProtustrankaFormatedWithAdress>
    <izvorni_sadrzaj> MOJA ENERGIJA d.o.o. za proizvodnju i prodaju energije, Radovanjica/iii/5, 23234 Vir</izvorni_sadrzaj>
    <derivirana_varijabla naziv="DomainObject.Predmet.ProtustrankaFormatedWithAdress_1"> MOJA ENERGIJA d.o.o. za proizvodnju i prodaju energije, Radovanjica/iii/5, 23234 Vir</derivirana_varijabla>
  </DomainObject.Predmet.ProtustrankaFormatedWithAdress>
  <DomainObject.Predmet.ProtustrankaFormatedWithAdressOIB>
    <izvorni_sadrzaj> MOJA ENERGIJA d.o.o. za proizvodnju i prodaju energije, OIB 04368011135, Radovanjica/iii/5, 23234 Vir</izvorni_sadrzaj>
    <derivirana_varijabla naziv="DomainObject.Predmet.ProtustrankaFormatedWithAdressOIB_1"> MOJA ENERGIJA d.o.o. za proizvodnju i prodaju energije, OIB 04368011135, Radovanjica/iii/5, 23234 Vir</derivirana_varijabla>
  </DomainObject.Predmet.ProtustrankaFormatedWithAdressOIB>
  <DomainObject.Predmet.ProtustrankaWithAdress>
    <izvorni_sadrzaj>MOJA ENERGIJA d.o.o. za proizvodnju i prodaju energije Radovanjica/iii/5, 23234 Vir</izvorni_sadrzaj>
    <derivirana_varijabla naziv="DomainObject.Predmet.ProtustrankaWithAdress_1">MOJA ENERGIJA d.o.o. za proizvodnju i prodaju energije Radovanjica/iii/5, 23234 Vir</derivirana_varijabla>
  </DomainObject.Predmet.ProtustrankaWithAdress>
  <DomainObject.Predmet.ProtustrankaWithAdressOIB>
    <izvorni_sadrzaj>MOJA ENERGIJA d.o.o. za proizvodnju i prodaju energije, OIB 04368011135, Radovanjica/iii/5, 23234 Vir</izvorni_sadrzaj>
    <derivirana_varijabla naziv="DomainObject.Predmet.ProtustrankaWithAdressOIB_1">MOJA ENERGIJA d.o.o. za proizvodnju i prodaju energije, OIB 04368011135, Radovanjica/iii/5, 23234 Vir</derivirana_varijabla>
  </DomainObject.Predmet.ProtustrankaWithAdressOIB>
  <DomainObject.Predmet.ProtustrankaNazivFormated>
    <izvorni_sadrzaj>MOJA ENERGIJA d.o.o. za proizvodnju i prodaju energije</izvorni_sadrzaj>
    <derivirana_varijabla naziv="DomainObject.Predmet.ProtustrankaNazivFormated_1">MOJA ENERGIJA d.o.o. za proizvodnju i prodaju energije</derivirana_varijabla>
  </DomainObject.Predmet.ProtustrankaNazivFormated>
  <DomainObject.Predmet.ProtustrankaNazivFormatedOIB>
    <izvorni_sadrzaj>MOJA ENERGIJA d.o.o. za proizvodnju i prodaju energije, OIB 04368011135</izvorni_sadrzaj>
    <derivirana_varijabla naziv="DomainObject.Predmet.ProtustrankaNazivFormatedOIB_1">MOJA ENERGIJA d.o.o. za proizvodnju i prodaju energije, OIB 04368011135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MOJA ENERGIJA d.o.o. za proizvodnju i prodaju energije</item>
    </izvorni_sadrzaj>
    <derivirana_varijabla naziv="DomainObject.Predmet.ProtuStrankaListFormated_1">
      <item>MOJA ENERGIJA d.o.o. za proizvodnju i prodaju energije</item>
    </derivirana_varijabla>
  </DomainObject.Predmet.ProtuStrankaListFormated>
  <DomainObject.Predmet.ProtuStrankaListFormatedOIB>
    <izvorni_sadrzaj>
      <item>MOJA ENERGIJA d.o.o. za proizvodnju i prodaju energije, OIB 04368011135</item>
    </izvorni_sadrzaj>
    <derivirana_varijabla naziv="DomainObject.Predmet.ProtuStrankaListFormatedOIB_1">
      <item>MOJA ENERGIJA d.o.o. za proizvodnju i prodaju energije, OIB 04368011135</item>
    </derivirana_varijabla>
  </DomainObject.Predmet.ProtuStrankaListFormatedOIB>
  <DomainObject.Predmet.ProtuStrankaListFormatedWithAdress>
    <izvorni_sadrzaj>
      <item>MOJA ENERGIJA d.o.o. za proizvodnju i prodaju energije, Radovanjica/iii/5, 23234 Vir</item>
    </izvorni_sadrzaj>
    <derivirana_varijabla naziv="DomainObject.Predmet.ProtuStrankaListFormatedWithAdress_1">
      <item>MOJA ENERGIJA d.o.o. za proizvodnju i prodaju energije, Radovanjica/iii/5, 23234 Vir</item>
    </derivirana_varijabla>
  </DomainObject.Predmet.ProtuStrankaListFormatedWithAdress>
  <DomainObject.Predmet.ProtuStrankaListFormatedWithAdressOIB>
    <izvorni_sadrzaj>
      <item>MOJA ENERGIJA d.o.o. za proizvodnju i prodaju energije, OIB 04368011135, Radovanjica/iii/5, 23234 Vir</item>
    </izvorni_sadrzaj>
    <derivirana_varijabla naziv="DomainObject.Predmet.ProtuStrankaListFormatedWithAdressOIB_1">
      <item>MOJA ENERGIJA d.o.o. za proizvodnju i prodaju energije, OIB 04368011135, Radovanjica/iii/5, 23234 Vir</item>
    </derivirana_varijabla>
  </DomainObject.Predmet.ProtuStrankaListFormatedWithAdressOIB>
  <DomainObject.Predmet.ProtuStrankaListNazivFormated>
    <izvorni_sadrzaj>
      <item>MOJA ENERGIJA d.o.o. za proizvodnju i prodaju energije</item>
    </izvorni_sadrzaj>
    <derivirana_varijabla naziv="DomainObject.Predmet.ProtuStrankaListNazivFormated_1">
      <item>MOJA ENERGIJA d.o.o. za proizvodnju i prodaju energije</item>
    </derivirana_varijabla>
  </DomainObject.Predmet.ProtuStrankaListNazivFormated>
  <DomainObject.Predmet.ProtuStrankaListNazivFormatedOIB>
    <izvorni_sadrzaj>
      <item>MOJA ENERGIJA d.o.o. za proizvodnju i prodaju energije, OIB 04368011135</item>
    </izvorni_sadrzaj>
    <derivirana_varijabla naziv="DomainObject.Predmet.ProtuStrankaListNazivFormatedOIB_1">
      <item>MOJA ENERGIJA d.o.o. za proizvodnju i prodaju energije, OIB 04368011135</item>
    </derivirana_varijabla>
  </DomainObject.Predmet.ProtuStrankaListNazivFormatedOIB>
  <DomainObject.Predmet.OstaliListFormated>
    <izvorni_sadrzaj>
      <item>Josip Grabovac</item>
    </izvorni_sadrzaj>
    <derivirana_varijabla naziv="DomainObject.Predmet.OstaliListFormated_1">
      <item>Josip Grabovac</item>
    </derivirana_varijabla>
  </DomainObject.Predmet.OstaliListFormated>
  <DomainObject.Predmet.OstaliListFormatedOIB>
    <izvorni_sadrzaj>
      <item>Josip Grabovac, OIB 55329667334</item>
    </izvorni_sadrzaj>
    <derivirana_varijabla naziv="DomainObject.Predmet.OstaliListFormatedOIB_1">
      <item>Josip Grabovac, OIB 55329667334</item>
    </derivirana_varijabla>
  </DomainObject.Predmet.OstaliListFormatedOIB>
  <DomainObject.Predmet.OstaliListFormatedWithAdress>
    <izvorni_sadrzaj>
      <item>Josip Grabovac, Radovanjica Iii 5, 23234 Vir</item>
    </izvorni_sadrzaj>
    <derivirana_varijabla naziv="DomainObject.Predmet.OstaliListFormatedWithAdress_1">
      <item>Josip Grabovac, Radovanjica Iii 5, 23234 Vir</item>
    </derivirana_varijabla>
  </DomainObject.Predmet.OstaliListFormatedWithAdress>
  <DomainObject.Predmet.OstaliListFormatedWithAdressOIB>
    <izvorni_sadrzaj>
      <item>Josip Grabovac, OIB 55329667334, Radovanjica Iii 5, 23234 Vir</item>
    </izvorni_sadrzaj>
    <derivirana_varijabla naziv="DomainObject.Predmet.OstaliListFormatedWithAdressOIB_1">
      <item>Josip Grabovac, OIB 55329667334, Radovanjica Iii 5, 23234 Vir</item>
    </derivirana_varijabla>
  </DomainObject.Predmet.OstaliListFormatedWithAdressOIB>
  <DomainObject.Predmet.OstaliListNazivFormated>
    <izvorni_sadrzaj>
      <item>Josip Grabovac</item>
    </izvorni_sadrzaj>
    <derivirana_varijabla naziv="DomainObject.Predmet.OstaliListNazivFormated_1">
      <item>Josip Grabovac</item>
    </derivirana_varijabla>
  </DomainObject.Predmet.OstaliListNazivFormated>
  <DomainObject.Predmet.OstaliListNazivFormatedOIB>
    <izvorni_sadrzaj>
      <item>Josip Grabovac, OIB 55329667334</item>
    </izvorni_sadrzaj>
    <derivirana_varijabla naziv="DomainObject.Predmet.OstaliListNazivFormatedOIB_1">
      <item>Josip Grabovac, OIB 55329667334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MOJA ENERGIJA d.o.o. za proizvodnju i prodaju energije</izvorni_sadrzaj>
    <derivirana_varijabla naziv="DomainObject.Predmet.ProtustrankaIDrugi_1">MOJA ENERGIJA d.o.o. za proizvodnju i prodaju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MOJA ENERGIJA d.o.o. za proizvodnju i prodaju energije, OIB 04368011135, Radovanjica/iii/5, 23234 Vir</izvorni_sadrzaj>
    <derivirana_varijabla naziv="DomainObject.Predmet.ProtustrankaIDrugiAdressOIB_1">MOJA ENERGIJA d.o.o. za proizvodnju i prodaju energije, OIB 04368011135, Radovanjica/iii/5,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MOJA ENERGIJA d.o.o. za proizvodnju i prodaju energije</item>
      <item>Josip Grabovac</item>
    </izvorni_sadrzaj>
    <derivirana_varijabla naziv="DomainObject.Predmet.SudioniciListNaziv_1">
      <item>FINA</item>
      <item>MOJA ENERGIJA d.o.o. za proizvodnju i prodaju energije</item>
      <item>Josip Grabovac</item>
    </derivirana_varijabla>
  </DomainObject.Predmet.SudioniciListNaziv>
  <DomainObject.Predmet.SudioniciListAdressOIB>
    <izvorni_sadrzaj>
      <item>FINA, OIB 85821130368</item>
      <item>MOJA ENERGIJA d.o.o. za proizvodnju i prodaju energije, OIB 04368011135, Radovanjica/iii/5,23234 Vir</item>
      <item>Josip Grabovac, OIB 55329667334, Radovanjica Iii 5,23234 Vir</item>
    </izvorni_sadrzaj>
    <derivirana_varijabla naziv="DomainObject.Predmet.SudioniciListAdressOIB_1">
      <item>FINA, OIB 85821130368</item>
      <item>MOJA ENERGIJA d.o.o. za proizvodnju i prodaju energije, OIB 04368011135, Radovanjica/iii/5,23234 Vir</item>
      <item>Josip Grabovac, OIB 55329667334, Radovanjica Iii 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04368011135</item>
      <item>, OIB 55329667334</item>
    </izvorni_sadrzaj>
    <derivirana_varijabla naziv="DomainObject.Predmet.SudioniciListNazivOIB_1">
      <item>, OIB 85821130368</item>
      <item>, OIB 04368011135</item>
      <item>, OIB 55329667334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347</properties:Words>
  <properties:Characters>1840</properties:Characters>
  <properties:Lines>61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2016-03-17T07:32:00Z</dcterms:created>
  <dc:creator>Ardena Bajlo</dc:creator>
  <cp:lastModifiedBy>wsadmin</cp:lastModifiedBy>
  <cp:lastPrinted>2015-11-16T11:00:00Z</cp:lastPrinted>
  <dcterms:modified xmlns:xsi="http://www.w3.org/2001/XMLSchema-instance" xsi:type="dcterms:W3CDTF">2016-03-17T14:20:00Z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