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c6962" w14:paraId="18c6962" w:rsidRDefault="00A01B90" w:rsidP="00A01B90" w:rsidR="00A01B90">
      <w:pPr>
        <w:spacing w:lineRule="auto" w:line="240" w:after="0"/>
        <w:ind w:firstLine="708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A01B90" w:rsidP="00A01B90" w:rsidR="00A01B90">
      <w:pPr>
        <w:spacing w:lineRule="auto" w:line="240" w:after="0"/>
        <w:ind w:firstLine="708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6 St-461/2017-9</w:t>
      </w:r>
    </w:p>
    <w:p w:rsidRDefault="00A01B90" w:rsidP="00A01B90" w:rsidR="00A01B9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1B90" w:rsidP="00A01B90" w:rsidR="00A01B9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1B90" w:rsidP="00A01B90" w:rsidR="00A01B90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A01B90" w:rsidP="00A01B90" w:rsidR="00A01B9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A01B90" w:rsidP="00A01B90" w:rsidR="00A01B9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A01B90" w:rsidP="00A01B90" w:rsidR="00A01B9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1B90" w:rsidP="00A01B90" w:rsidR="00A01B9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1B90" w:rsidP="00A01B90" w:rsidR="00A01B90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 U B L I K A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01B90" w:rsidP="00A01B90" w:rsidR="00A01B9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1B90" w:rsidP="00A01B90" w:rsidR="00A01B9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 J U Č A K </w:t>
      </w:r>
    </w:p>
    <w:p w:rsidRDefault="00A01B90" w:rsidP="00A01B90" w:rsidR="00A01B9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1B90" w:rsidP="00A01B90" w:rsidR="00A01B9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1B90" w:rsidP="00A01B90" w:rsidR="00A01B90">
      <w:pPr>
        <w:pStyle w:val="Tijeloteksta"/>
        <w:rPr>
          <w:szCs w:val="24"/>
        </w:rPr>
      </w:pPr>
      <w:r>
        <w:rPr>
          <w:szCs w:val="24"/>
        </w:rPr>
        <w:tab/>
        <w:t xml:space="preserve">Trgovački sud u Zadru, OIB: </w:t>
      </w:r>
      <w:r>
        <w:t xml:space="preserve">39670464653, </w:t>
      </w:r>
      <w:r>
        <w:rPr>
          <w:szCs w:val="24"/>
        </w:rPr>
        <w:t xml:space="preserve">po sudskoj savjetnici Anamariji Kovačić Milković, u skraćenom stečajnom postupku nad dužnikom </w:t>
      </w:r>
      <w:r>
        <w:t>IRIDIUM GROUP d.o.o., Vir, Stari put 46, OIB: 37029688641</w:t>
      </w:r>
      <w:r>
        <w:rPr>
          <w:szCs w:val="24"/>
        </w:rPr>
        <w:t xml:space="preserve">, 24. studenog 2017., </w:t>
      </w:r>
    </w:p>
    <w:p w:rsidRDefault="00A01B90" w:rsidP="00A01B90" w:rsidR="00A01B90">
      <w:pPr>
        <w:pStyle w:val="Tijeloteksta"/>
        <w:rPr>
          <w:szCs w:val="24"/>
        </w:rPr>
      </w:pPr>
    </w:p>
    <w:p w:rsidRDefault="00A01B90" w:rsidP="00A01B90" w:rsidR="00A01B90">
      <w:pPr>
        <w:pStyle w:val="Tijeloteksta"/>
        <w:rPr>
          <w:szCs w:val="24"/>
        </w:rPr>
      </w:pPr>
    </w:p>
    <w:p w:rsidRDefault="00A01B90" w:rsidP="00A01B90" w:rsidR="00A01B9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 j u č i o  j e</w:t>
      </w:r>
    </w:p>
    <w:p w:rsidRDefault="00A01B90" w:rsidP="00A01B90" w:rsidR="00A01B9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1B90" w:rsidP="00A01B90" w:rsidR="00A01B9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1B90" w:rsidP="00A01B90" w:rsidR="00A01B9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A01B90" w:rsidP="00A01B90" w:rsidR="00A01B9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1B90" w:rsidP="00A01B90" w:rsidR="00A01B9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A01B90" w:rsidP="00A01B90" w:rsidR="00A01B9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1B90" w:rsidP="00A01B90" w:rsidR="00A01B9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1B90" w:rsidP="00A01B90" w:rsidR="00A01B9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24. studenog 2017. </w:t>
      </w:r>
    </w:p>
    <w:p w:rsidRDefault="00A01B90" w:rsidP="00A01B90" w:rsidR="00A01B90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1B90" w:rsidP="00A01B90" w:rsidR="00A01B90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1B90" w:rsidP="00A01B90" w:rsidR="00A01B90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Sudska  savjetnica</w:t>
      </w:r>
    </w:p>
    <w:p w:rsidRDefault="00A01B90" w:rsidP="00A01B90" w:rsidR="00A01B90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Anamarija Kovačić Milković</w:t>
      </w:r>
    </w:p>
    <w:p w:rsidRDefault="00A01B90" w:rsidP="00A01B90" w:rsidR="00A01B90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1B90" w:rsidP="00A01B90" w:rsidR="00A01B90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01B90" w:rsidP="00A01B90" w:rsidR="00A01B9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1B90" w:rsidP="00A01B90" w:rsidR="00A01B9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A01B90" w:rsidP="00A01B90" w:rsidR="00A01B9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A01B90" w:rsidP="00A01B90" w:rsidR="00A01B9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DNA:</w:t>
      </w:r>
    </w:p>
    <w:p w:rsidRDefault="00A01B90" w:rsidP="00A01B90" w:rsidR="00A01B90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FINA, Regionalni centar Split, Podružnica Zadar putem e-Oglasne ploče suda </w:t>
      </w:r>
    </w:p>
    <w:p w:rsidRDefault="00A01B90" w:rsidP="00A01B90" w:rsidR="00A01B90"/>
    <w:p w:rsidRDefault="008E3827" w:rsidR="008E3827"/>
    <w:sectPr w:rsidR="008E382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1B90"/>
    <w:rsid w:val="008E3827"/>
    <w:rsid w:val="00A01B90"/>
    <w:rsid w:val="00F91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1B9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A01B90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A01B90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A01B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1B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1B9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91B9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91B9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91B9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1B9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A01B90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A01B90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A01B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1B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1B9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91B9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91B9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91B9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6279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St-461/2017</izvorni_sadrzaj>
    <derivirana_varijabla naziv="DomainObject.Predmet.OznakaBroj_1">St-461/2017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IRIDIUM GROUP d.o.o. za turizam i usluge</izvorni_sadrzaj>
    <derivirana_varijabla naziv="DomainObject.Predmet.ProtustrankaFormated_1">  IRIDIUM GROUP d.o.o. za turizam i usluge</derivirana_varijabla>
  </DomainObject.Predmet.ProtustrankaFormated>
  <DomainObject.Predmet.ProtustrankaFormatedOIB>
    <izvorni_sadrzaj>  IRIDIUM GROUP d.o.o. za turizam i usluge, OIB 37029688641</izvorni_sadrzaj>
    <derivirana_varijabla naziv="DomainObject.Predmet.ProtustrankaFormatedOIB_1">  IRIDIUM GROUP d.o.o. za turizam i usluge, OIB 37029688641</derivirana_varijabla>
  </DomainObject.Predmet.ProtustrankaFormatedOIB>
  <DomainObject.Predmet.ProtustrankaFormatedWithAdress>
    <izvorni_sadrzaj> IRIDIUM GROUP d.o.o. za turizam i usluge, Stari put/46, 23234 Vir</izvorni_sadrzaj>
    <derivirana_varijabla naziv="DomainObject.Predmet.ProtustrankaFormatedWithAdress_1"> IRIDIUM GROUP d.o.o. za turizam i usluge, Stari put/46, 23234 Vir</derivirana_varijabla>
  </DomainObject.Predmet.ProtustrankaFormatedWithAdress>
  <DomainObject.Predmet.ProtustrankaFormatedWithAdressOIB>
    <izvorni_sadrzaj> IRIDIUM GROUP d.o.o. za turizam i usluge, OIB 37029688641, Stari put/46, 23234 Vir</izvorni_sadrzaj>
    <derivirana_varijabla naziv="DomainObject.Predmet.ProtustrankaFormatedWithAdressOIB_1"> IRIDIUM GROUP d.o.o. za turizam i usluge, OIB 37029688641, Stari put/46, 23234 Vir</derivirana_varijabla>
  </DomainObject.Predmet.ProtustrankaFormatedWithAdressOIB>
  <DomainObject.Predmet.ProtustrankaWithAdress>
    <izvorni_sadrzaj>IRIDIUM GROUP d.o.o. za turizam i usluge Stari put/46, 23234 Vir</izvorni_sadrzaj>
    <derivirana_varijabla naziv="DomainObject.Predmet.ProtustrankaWithAdress_1">IRIDIUM GROUP d.o.o. za turizam i usluge Stari put/46, 23234 Vir</derivirana_varijabla>
  </DomainObject.Predmet.ProtustrankaWithAdress>
  <DomainObject.Predmet.ProtustrankaWithAdressOIB>
    <izvorni_sadrzaj>IRIDIUM GROUP d.o.o. za turizam i usluge, OIB 37029688641, Stari put/46, 23234 Vir</izvorni_sadrzaj>
    <derivirana_varijabla naziv="DomainObject.Predmet.ProtustrankaWithAdressOIB_1">IRIDIUM GROUP d.o.o. za turizam i usluge, OIB 37029688641, Stari put/46, 23234 Vir</derivirana_varijabla>
  </DomainObject.Predmet.ProtustrankaWithAdressOIB>
  <DomainObject.Predmet.ProtustrankaNazivFormated>
    <izvorni_sadrzaj>IRIDIUM GROUP d.o.o. za turizam i usluge</izvorni_sadrzaj>
    <derivirana_varijabla naziv="DomainObject.Predmet.ProtustrankaNazivFormated_1">IRIDIUM GROUP d.o.o. za turizam i usluge</derivirana_varijabla>
  </DomainObject.Predmet.ProtustrankaNazivFormated>
  <DomainObject.Predmet.ProtustrankaNazivFormatedOIB>
    <izvorni_sadrzaj>IRIDIUM GROUP d.o.o. za turizam i usluge, OIB 37029688641</izvorni_sadrzaj>
    <derivirana_varijabla naziv="DomainObject.Predmet.ProtustrankaNazivFormatedOIB_1">IRIDIUM GROUP d.o.o. za turizam i usluge, OIB 37029688641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IRIDIUM GROUP d.o.o. za turizam i usluge</item>
    </izvorni_sadrzaj>
    <derivirana_varijabla naziv="DomainObject.Predmet.ProtuStrankaListFormated_1">
      <item>IRIDIUM GROUP d.o.o. za turizam i usluge</item>
    </derivirana_varijabla>
  </DomainObject.Predmet.ProtuStrankaListFormated>
  <DomainObject.Predmet.ProtuStrankaListFormatedOIB>
    <izvorni_sadrzaj>
      <item>IRIDIUM GROUP d.o.o. za turizam i usluge, OIB 37029688641</item>
    </izvorni_sadrzaj>
    <derivirana_varijabla naziv="DomainObject.Predmet.ProtuStrankaListFormatedOIB_1">
      <item>IRIDIUM GROUP d.o.o. za turizam i usluge, OIB 37029688641</item>
    </derivirana_varijabla>
  </DomainObject.Predmet.ProtuStrankaListFormatedOIB>
  <DomainObject.Predmet.ProtuStrankaListFormatedWithAdress>
    <izvorni_sadrzaj>
      <item>IRIDIUM GROUP d.o.o. za turizam i usluge, Stari put/46, 23234 Vir</item>
    </izvorni_sadrzaj>
    <derivirana_varijabla naziv="DomainObject.Predmet.ProtuStrankaListFormatedWithAdress_1">
      <item>IRIDIUM GROUP d.o.o. za turizam i usluge, Stari put/46, 23234 Vir</item>
    </derivirana_varijabla>
  </DomainObject.Predmet.ProtuStrankaListFormatedWithAdress>
  <DomainObject.Predmet.ProtuStrankaListFormatedWithAdressOIB>
    <izvorni_sadrzaj>
      <item>IRIDIUM GROUP d.o.o. za turizam i usluge, OIB 37029688641, Stari put/46, 23234 Vir</item>
    </izvorni_sadrzaj>
    <derivirana_varijabla naziv="DomainObject.Predmet.ProtuStrankaListFormatedWithAdressOIB_1">
      <item>IRIDIUM GROUP d.o.o. za turizam i usluge, OIB 37029688641, Stari put/46, 23234 Vir</item>
    </derivirana_varijabla>
  </DomainObject.Predmet.ProtuStrankaListFormatedWithAdressOIB>
  <DomainObject.Predmet.ProtuStrankaListNazivFormated>
    <izvorni_sadrzaj>
      <item>IRIDIUM GROUP d.o.o. za turizam i usluge</item>
    </izvorni_sadrzaj>
    <derivirana_varijabla naziv="DomainObject.Predmet.ProtuStrankaListNazivFormated_1">
      <item>IRIDIUM GROUP d.o.o. za turizam i usluge</item>
    </derivirana_varijabla>
  </DomainObject.Predmet.ProtuStrankaListNazivFormated>
  <DomainObject.Predmet.ProtuStrankaListNazivFormatedOIB>
    <izvorni_sadrzaj>
      <item>IRIDIUM GROUP d.o.o. za turizam i usluge, OIB 37029688641</item>
    </izvorni_sadrzaj>
    <derivirana_varijabla naziv="DomainObject.Predmet.ProtuStrankaListNazivFormatedOIB_1">
      <item>IRIDIUM GROUP d.o.o. za turizam i usluge, OIB 37029688641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IRIDIUM GROUP d.o.o. za turizam i usluge</izvorni_sadrzaj>
    <derivirana_varijabla naziv="DomainObject.Predmet.ProtustrankaIDrugi_1">IRIDIUM GROUP d.o.o. za turizam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IRIDIUM GROUP d.o.o. za turizam i usluge, OIB 37029688641, Stari put/46, 23234 Vir</izvorni_sadrzaj>
    <derivirana_varijabla naziv="DomainObject.Predmet.ProtustrankaIDrugiAdressOIB_1">IRIDIUM GROUP d.o.o. za turizam i usluge, OIB 37029688641, Stari put/46,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IRIDIUM GROUP d.o.o. za turizam i usluge</item>
    </izvorni_sadrzaj>
    <derivirana_varijabla naziv="DomainObject.Predmet.SudioniciListNaziv_1">
      <item>FINA</item>
      <item>IRIDIUM GROUP d.o.o. za turizam i usluge</item>
    </derivirana_varijabla>
  </DomainObject.Predmet.SudioniciListNaziv>
  <DomainObject.Predmet.SudioniciListAdressOIB>
    <izvorni_sadrzaj>
      <item>FINA, OIB 85821130368</item>
      <item>IRIDIUM GROUP d.o.o. za turizam i usluge, OIB 37029688641, Stari put/46,23234 Vir</item>
    </izvorni_sadrzaj>
    <derivirana_varijabla naziv="DomainObject.Predmet.SudioniciListAdressOIB_1">
      <item>FINA, OIB 85821130368</item>
      <item>IRIDIUM GROUP d.o.o. za turizam i usluge, OIB 37029688641, Stari put/46,23234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37029688641</item>
    </izvorni_sadrzaj>
    <derivirana_varijabla naziv="DomainObject.Predmet.SudioniciListNazivOIB_1">
      <item>, OIB 85821130368</item>
      <item>, OIB 37029688641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194</properties:Words>
  <properties:Characters>941</properties:Characters>
  <properties:Lines>46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2017-11-24T09:39:00Z</dcterms:created>
  <dc:creator>Anamarija Kovačić Milković</dc:creator>
  <cp:lastModifiedBy>Merlina Klišmanić</cp:lastModifiedBy>
  <dcterms:modified xmlns:xsi="http://www.w3.org/2001/XMLSchema-instance" xsi:type="dcterms:W3CDTF">2017-11-24T09:46:00Z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