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f5a0" w14:paraId="e97f5a0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5273" w:rsidP="00195273" w:rsidR="00195273" w:rsidRPr="004453B3">
      <w:pPr>
        <w:pStyle w:val="Zaglavlje"/>
      </w:pPr>
      <w:r w:rsidRPr="004453B3">
        <w:t xml:space="preserve">REPUBLIKA HRVATSKA </w:t>
      </w:r>
    </w:p>
    <w:p w:rsidRDefault="00195273" w:rsidP="00195273" w:rsidR="00195273" w:rsidRPr="004453B3">
      <w:pPr>
        <w:pStyle w:val="Zaglavlje"/>
      </w:pPr>
      <w:r w:rsidRPr="004453B3">
        <w:t>Trgovački sud u Zagrebu</w:t>
      </w:r>
    </w:p>
    <w:p w:rsidRDefault="00195273" w:rsidP="00195273" w:rsidR="00195273" w:rsidRPr="004453B3">
      <w:pPr>
        <w:pStyle w:val="Zaglavlje"/>
      </w:pPr>
      <w:r w:rsidRPr="004453B3">
        <w:t xml:space="preserve">Zagreb, Amruševa 2/II </w:t>
      </w:r>
    </w:p>
    <w:p w:rsidRDefault="00195273" w:rsidP="00195273" w:rsidR="00195273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3612/15</w:t>
      </w:r>
    </w:p>
    <w:p w:rsidRDefault="00195273" w:rsidP="00195273" w:rsidR="00195273" w:rsidRPr="004453B3">
      <w:pPr>
        <w:jc w:val="center"/>
      </w:pPr>
    </w:p>
    <w:p w:rsidRDefault="00195273" w:rsidP="00195273" w:rsidR="00195273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195273" w:rsidP="00195273" w:rsidR="00195273" w:rsidRPr="004453B3">
      <w:pPr>
        <w:jc w:val="both"/>
      </w:pPr>
    </w:p>
    <w:p w:rsidRDefault="00195273" w:rsidP="00195273" w:rsidR="00195273" w:rsidRPr="004453B3">
      <w:pPr>
        <w:jc w:val="center"/>
      </w:pPr>
      <w:r w:rsidRPr="004453B3">
        <w:t>R J E Š E N J E</w:t>
      </w:r>
    </w:p>
    <w:p w:rsidRDefault="00195273" w:rsidP="00195273" w:rsidR="00195273" w:rsidRPr="004453B3">
      <w:pPr>
        <w:jc w:val="center"/>
      </w:pPr>
    </w:p>
    <w:p w:rsidRDefault="00195273" w:rsidP="00195273" w:rsidR="00195273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PETROKOV PROJEKT d.o.o., Zagreb, Mršina 52, OIB: 21036113452, </w:t>
      </w:r>
      <w:r w:rsidRPr="004453B3">
        <w:t xml:space="preserve">dana </w:t>
      </w:r>
      <w:r>
        <w:t>25. ožujka</w:t>
      </w:r>
      <w:r w:rsidRPr="004453B3">
        <w:t xml:space="preserve"> 2016. </w:t>
      </w:r>
    </w:p>
    <w:p w:rsidRDefault="00195273" w:rsidP="00195273" w:rsidR="00195273" w:rsidRPr="004453B3">
      <w:pPr>
        <w:jc w:val="both"/>
      </w:pPr>
    </w:p>
    <w:p w:rsidRDefault="00195273" w:rsidP="00195273" w:rsidR="00195273" w:rsidRPr="004453B3">
      <w:pPr>
        <w:jc w:val="center"/>
      </w:pPr>
      <w:r w:rsidRPr="004453B3">
        <w:t>r i j e š i o    je</w:t>
      </w:r>
    </w:p>
    <w:p w:rsidRDefault="00195273" w:rsidP="00195273" w:rsidR="00195273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95273" w:rsidP="00195273" w:rsidR="00195273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PETROKOV PROJEKT d.o.o., Zagreb, Mršina 52, OIB: 21036113452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25.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195273" w:rsidP="00195273" w:rsidR="00195273" w:rsidRPr="004453B3">
      <w:pPr>
        <w:pStyle w:val="BodyText21"/>
        <w:rPr>
          <w:rFonts w:hAnsi="Times New Roman" w:ascii="Times New Roman"/>
          <w:szCs w:val="24"/>
        </w:rPr>
      </w:pPr>
    </w:p>
    <w:p w:rsidRDefault="00195273" w:rsidP="00195273" w:rsidR="00195273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Renato Sabljić, OIB: 74644810692, Zagreb, Zdenački zavoj 14.</w:t>
      </w:r>
    </w:p>
    <w:p w:rsidRDefault="00195273" w:rsidP="00195273" w:rsidR="00195273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95273" w:rsidP="00195273" w:rsidR="00195273">
      <w:pPr>
        <w:jc w:val="both"/>
      </w:pPr>
      <w:r w:rsidRPr="004453B3">
        <w:t xml:space="preserve">III. Zaključuje se stečajni postupak nad dužnikom </w:t>
      </w:r>
      <w:r>
        <w:t>PETROKOV PROJEKT d.o.o., Zagreb, Mršina 52, OIB: 21036113452.</w:t>
      </w:r>
    </w:p>
    <w:p w:rsidRDefault="00195273" w:rsidP="00195273" w:rsidR="00195273" w:rsidRPr="004453B3">
      <w:pPr>
        <w:jc w:val="both"/>
      </w:pPr>
    </w:p>
    <w:p w:rsidRDefault="00195273" w:rsidP="00195273" w:rsidR="00195273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195273" w:rsidP="00195273" w:rsidR="00195273" w:rsidRPr="004453B3">
      <w:pPr>
        <w:jc w:val="both"/>
      </w:pPr>
    </w:p>
    <w:p w:rsidRDefault="00195273" w:rsidP="00195273" w:rsidR="00195273" w:rsidRPr="004453B3">
      <w:pPr>
        <w:ind w:left="360"/>
        <w:jc w:val="center"/>
      </w:pPr>
      <w:r w:rsidRPr="004453B3">
        <w:t>Obrazloženje</w:t>
      </w:r>
    </w:p>
    <w:p w:rsidRDefault="00195273" w:rsidP="00195273" w:rsidR="00195273" w:rsidRPr="004453B3">
      <w:pPr>
        <w:jc w:val="both"/>
      </w:pPr>
    </w:p>
    <w:p w:rsidRDefault="00195273" w:rsidP="00195273" w:rsidR="00195273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195273" w:rsidP="00195273" w:rsidR="00195273" w:rsidRPr="004453B3">
      <w:pPr>
        <w:jc w:val="both"/>
      </w:pPr>
    </w:p>
    <w:p w:rsidRDefault="00195273" w:rsidP="00195273" w:rsidR="00195273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25.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95273" w:rsidP="00195273" w:rsidR="00195273" w:rsidRPr="004453B3">
      <w:pPr>
        <w:jc w:val="both"/>
      </w:pPr>
    </w:p>
    <w:p w:rsidRDefault="00195273" w:rsidP="00195273" w:rsidR="00195273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195273" w:rsidP="00195273" w:rsidR="00195273" w:rsidRPr="004453B3">
      <w:pPr>
        <w:jc w:val="both"/>
      </w:pPr>
    </w:p>
    <w:p w:rsidRDefault="00195273" w:rsidP="00195273" w:rsidR="00195273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195273" w:rsidP="00195273" w:rsidR="00195273" w:rsidRPr="004453B3">
      <w:pPr>
        <w:jc w:val="both"/>
      </w:pPr>
    </w:p>
    <w:p w:rsidRDefault="00195273" w:rsidP="00195273" w:rsidR="00195273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195273" w:rsidP="00195273" w:rsidR="00195273" w:rsidRPr="004453B3">
      <w:pPr>
        <w:jc w:val="both"/>
      </w:pPr>
    </w:p>
    <w:p w:rsidRDefault="00195273" w:rsidP="00195273" w:rsidR="00195273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195273" w:rsidP="00195273" w:rsidR="00195273" w:rsidRPr="004453B3">
      <w:pPr>
        <w:jc w:val="both"/>
      </w:pPr>
    </w:p>
    <w:p w:rsidRDefault="00195273" w:rsidP="00195273" w:rsidR="00195273" w:rsidRPr="004453B3">
      <w:pPr>
        <w:jc w:val="center"/>
      </w:pPr>
      <w:r w:rsidRPr="004453B3">
        <w:t xml:space="preserve">U Zagrebu, </w:t>
      </w:r>
      <w:r>
        <w:t>25. ožujka</w:t>
      </w:r>
      <w:r w:rsidRPr="004453B3">
        <w:t xml:space="preserve"> 2016.</w:t>
      </w:r>
    </w:p>
    <w:p w:rsidRDefault="00195273" w:rsidP="00195273" w:rsidR="00195273" w:rsidRPr="004453B3">
      <w:pPr>
        <w:jc w:val="center"/>
      </w:pPr>
    </w:p>
    <w:p w:rsidRDefault="00195273" w:rsidP="00CF23FE" w:rsidR="00195273" w:rsidRPr="003D78D9">
      <w:pPr>
        <w:jc w:val="center"/>
      </w:pPr>
      <w:r w:rsidRPr="004453B3">
        <w:t xml:space="preserve">      </w:t>
      </w: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195273" w:rsidP="00CF23FE" w:rsidR="00195273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195273" w:rsidP="00CF23FE" w:rsidR="00195273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195273" w:rsidP="00195273" w:rsidR="00195273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195273" w:rsidP="00195273" w:rsidR="00195273" w:rsidRPr="004453B3">
      <w:pPr>
        <w:jc w:val="both"/>
      </w:pPr>
    </w:p>
    <w:p w:rsidRDefault="00195273" w:rsidP="00195273" w:rsidR="00195273" w:rsidRPr="004453B3">
      <w:pPr>
        <w:jc w:val="both"/>
      </w:pPr>
      <w:r w:rsidRPr="004453B3">
        <w:t>Uputa o pravnom lijeku:</w:t>
      </w:r>
    </w:p>
    <w:p w:rsidRDefault="00195273" w:rsidP="00195273" w:rsidR="00195273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195273" w:rsidP="00195273" w:rsidR="00195273" w:rsidRPr="004453B3">
      <w:pPr>
        <w:jc w:val="both"/>
        <w:rPr>
          <w:i/>
        </w:rPr>
      </w:pPr>
    </w:p>
    <w:p w:rsidRDefault="00195273" w:rsidP="00195273" w:rsidR="00195273" w:rsidRPr="004453B3">
      <w:pPr>
        <w:jc w:val="both"/>
      </w:pPr>
    </w:p>
    <w:sectPr w:rsidSect="00302849" w:rsidR="00195273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04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195273">
      <w:t>3612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95273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0421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304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4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4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304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4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4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3612</izvorni_sadrzaj>
    <derivirana_varijabla naziv="DomainObject.Predmet.Broj_1">3612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St-3612/2015</izvorni_sadrzaj>
    <derivirana_varijabla naziv="DomainObject.Predmet.OznakaBroj_1">St-3612/2015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PETROKOV PROJEKT, d.o.o.</izvorni_sadrzaj>
    <derivirana_varijabla naziv="DomainObject.Predmet.ProtustrankaFormated_1">  PETROKOV PROJEKT, d.o.o.</derivirana_varijabla>
  </DomainObject.Predmet.ProtustrankaFormated>
  <DomainObject.Predmet.ProtustrankaFormatedOIB>
    <izvorni_sadrzaj>  PETROKOV PROJEKT, d.o.o., OIB 21036113452</izvorni_sadrzaj>
    <derivirana_varijabla naziv="DomainObject.Predmet.ProtustrankaFormatedOIB_1">  PETROKOV PROJEKT, d.o.o., OIB 21036113452</derivirana_varijabla>
  </DomainObject.Predmet.ProtustrankaFormatedOIB>
  <DomainObject.Predmet.ProtustrankaFormatedWithAdress>
    <izvorni_sadrzaj> PETROKOV PROJEKT, d.o.o., Mrkšina 52/d, 10000 Zagreb</izvorni_sadrzaj>
    <derivirana_varijabla naziv="DomainObject.Predmet.ProtustrankaFormatedWithAdress_1"> PETROKOV PROJEKT, d.o.o., Mrkšina 52/d, 10000 Zagreb</derivirana_varijabla>
  </DomainObject.Predmet.ProtustrankaFormatedWithAdress>
  <DomainObject.Predmet.ProtustrankaFormatedWithAdressOIB>
    <izvorni_sadrzaj> PETROKOV PROJEKT, d.o.o., OIB 21036113452, Mrkšina 52/d, 10000 Zagreb</izvorni_sadrzaj>
    <derivirana_varijabla naziv="DomainObject.Predmet.ProtustrankaFormatedWithAdressOIB_1"> PETROKOV PROJEKT, d.o.o., OIB 21036113452, Mrkšina 52/d, 10000 Zagreb</derivirana_varijabla>
  </DomainObject.Predmet.ProtustrankaFormatedWithAdressOIB>
  <DomainObject.Predmet.ProtustrankaWithAdress>
    <izvorni_sadrzaj>PETROKOV PROJEKT, d.o.o. Mrkšina 52/d, 10000 Zagreb</izvorni_sadrzaj>
    <derivirana_varijabla naziv="DomainObject.Predmet.ProtustrankaWithAdress_1">PETROKOV PROJEKT, d.o.o. Mrkšina 52/d, 10000 Zagreb</derivirana_varijabla>
  </DomainObject.Predmet.ProtustrankaWithAdress>
  <DomainObject.Predmet.ProtustrankaWithAdressOIB>
    <izvorni_sadrzaj>PETROKOV PROJEKT, d.o.o., OIB 21036113452, Mrkšina 52/d, 10000 Zagreb</izvorni_sadrzaj>
    <derivirana_varijabla naziv="DomainObject.Predmet.ProtustrankaWithAdressOIB_1">PETROKOV PROJEKT, d.o.o., OIB 21036113452, Mrkšina 52/d, 10000 Zagreb</derivirana_varijabla>
  </DomainObject.Predmet.ProtustrankaWithAdressOIB>
  <DomainObject.Predmet.ProtustrankaNazivFormated>
    <izvorni_sadrzaj>PETROKOV PROJEKT, d.o.o.</izvorni_sadrzaj>
    <derivirana_varijabla naziv="DomainObject.Predmet.ProtustrankaNazivFormated_1">PETROKOV PROJEKT, d.o.o.</derivirana_varijabla>
  </DomainObject.Predmet.ProtustrankaNazivFormated>
  <DomainObject.Predmet.ProtustrankaNazivFormatedOIB>
    <izvorni_sadrzaj>PETROKOV PROJEKT, d.o.o., OIB 21036113452</izvorni_sadrzaj>
    <derivirana_varijabla naziv="DomainObject.Predmet.ProtustrankaNazivFormatedOIB_1">PETROKOV PROJEKT, d.o.o., OIB 21036113452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PETROKOV PROJEKT, d.o.o.</item>
    </izvorni_sadrzaj>
    <derivirana_varijabla naziv="DomainObject.Predmet.ProtuStrankaListFormated_1">
      <item>PETROKOV PROJEKT, d.o.o.</item>
    </derivirana_varijabla>
  </DomainObject.Predmet.ProtuStrankaListFormated>
  <DomainObject.Predmet.ProtuStrankaListFormatedOIB>
    <izvorni_sadrzaj>
      <item>PETROKOV PROJEKT, d.o.o., OIB 21036113452</item>
    </izvorni_sadrzaj>
    <derivirana_varijabla naziv="DomainObject.Predmet.ProtuStrankaListFormatedOIB_1">
      <item>PETROKOV PROJEKT, d.o.o., OIB 21036113452</item>
    </derivirana_varijabla>
  </DomainObject.Predmet.ProtuStrankaListFormatedOIB>
  <DomainObject.Predmet.ProtuStrankaListFormatedWithAdress>
    <izvorni_sadrzaj>
      <item>PETROKOV PROJEKT, d.o.o., Mrkšina 52/d, 10000 Zagreb</item>
    </izvorni_sadrzaj>
    <derivirana_varijabla naziv="DomainObject.Predmet.ProtuStrankaListFormatedWithAdress_1">
      <item>PETROKOV PROJEKT, d.o.o., Mrkšina 52/d, 10000 Zagreb</item>
    </derivirana_varijabla>
  </DomainObject.Predmet.ProtuStrankaListFormatedWithAdress>
  <DomainObject.Predmet.ProtuStrankaListFormatedWithAdressOIB>
    <izvorni_sadrzaj>
      <item>PETROKOV PROJEKT, d.o.o., OIB 21036113452, Mrkšina 52/d, 10000 Zagreb</item>
    </izvorni_sadrzaj>
    <derivirana_varijabla naziv="DomainObject.Predmet.ProtuStrankaListFormatedWithAdressOIB_1">
      <item>PETROKOV PROJEKT, d.o.o., OIB 21036113452, Mrkšina 52/d, 10000 Zagreb</item>
    </derivirana_varijabla>
  </DomainObject.Predmet.ProtuStrankaListFormatedWithAdressOIB>
  <DomainObject.Predmet.ProtuStrankaListNazivFormated>
    <izvorni_sadrzaj>
      <item>PETROKOV PROJEKT, d.o.o.</item>
    </izvorni_sadrzaj>
    <derivirana_varijabla naziv="DomainObject.Predmet.ProtuStrankaListNazivFormated_1">
      <item>PETROKOV PROJEKT, d.o.o.</item>
    </derivirana_varijabla>
  </DomainObject.Predmet.ProtuStrankaListNazivFormated>
  <DomainObject.Predmet.ProtuStrankaListNazivFormatedOIB>
    <izvorni_sadrzaj>
      <item>PETROKOV PROJEKT, d.o.o., OIB 21036113452</item>
    </izvorni_sadrzaj>
    <derivirana_varijabla naziv="DomainObject.Predmet.ProtuStrankaListNazivFormatedOIB_1">
      <item>PETROKOV PROJEKT, d.o.o., OIB 21036113452</item>
    </derivirana_varijabla>
  </DomainObject.Predmet.ProtuStrankaListNazivFormatedOIB>
  <DomainObject.Predmet.OstaliListFormated>
    <izvorni_sadrzaj>
      <item>Renato Sabljić</item>
      <item>Josip Zvonimir Petrokov</item>
    </izvorni_sadrzaj>
    <derivirana_varijabla naziv="DomainObject.Predmet.OstaliListFormated_1">
      <item>Renato Sabljić</item>
      <item>Josip Zvonimir Petrokov</item>
    </derivirana_varijabla>
  </DomainObject.Predmet.OstaliListFormated>
  <DomainObject.Predmet.OstaliListFormatedOIB>
    <izvorni_sadrzaj>
      <item>Renato Sabljić, OIB 74644810692</item>
      <item>Josip Zvonimir Petrokov, OIB 45004927675</item>
    </izvorni_sadrzaj>
    <derivirana_varijabla naziv="DomainObject.Predmet.OstaliListFormatedOIB_1">
      <item>Renato Sabljić, OIB 74644810692</item>
      <item>Josip Zvonimir Petrokov, OIB 45004927675</item>
    </derivirana_varijabla>
  </DomainObject.Predmet.OstaliListFormatedOIB>
  <DomainObject.Predmet.OstaliListFormatedWithAdress>
    <izvorni_sadrzaj>
      <item>Renato Sabljić, Zdenački zavoj 14, 10000 Zagreb</item>
      <item>Josip Zvonimir Petrokov, 3.Ravnice 8, 10000 Zagreb</item>
    </izvorni_sadrzaj>
    <derivirana_varijabla naziv="DomainObject.Predmet.OstaliListFormatedWithAdress_1">
      <item>Renato Sabljić, Zdenački zavoj 14, 10000 Zagreb</item>
      <item>Josip Zvonimir Petrokov, 3.Ravnice 8, 10000 Zagreb</item>
    </derivirana_varijabla>
  </DomainObject.Predmet.OstaliListFormatedWithAdress>
  <DomainObject.Predmet.OstaliListFormatedWithAdressOIB>
    <izvorni_sadrzaj>
      <item>Renato Sabljić, OIB 74644810692, Zdenački zavoj 14, 10000 Zagreb</item>
      <item>Josip Zvonimir Petrokov, OIB 45004927675, 3.Ravnice 8, 10000 Zagreb</item>
    </izvorni_sadrzaj>
    <derivirana_varijabla naziv="DomainObject.Predmet.OstaliListFormatedWithAdressOIB_1">
      <item>Renato Sabljić, OIB 74644810692, Zdenački zavoj 14, 10000 Zagreb</item>
      <item>Josip Zvonimir Petrokov, OIB 45004927675, 3.Ravnice 8, 10000 Zagreb</item>
    </derivirana_varijabla>
  </DomainObject.Predmet.OstaliListFormatedWithAdressOIB>
  <DomainObject.Predmet.OstaliListNazivFormated>
    <izvorni_sadrzaj>
      <item>Renato Sabljić</item>
      <item>Josip Zvonimir Petrokov</item>
    </izvorni_sadrzaj>
    <derivirana_varijabla naziv="DomainObject.Predmet.OstaliListNazivFormated_1">
      <item>Renato Sabljić</item>
      <item>Josip Zvonimir Petrokov</item>
    </derivirana_varijabla>
  </DomainObject.Predmet.OstaliListNazivFormated>
  <DomainObject.Predmet.OstaliListNazivFormatedOIB>
    <izvorni_sadrzaj>
      <item>Renato Sabljić, OIB 74644810692</item>
      <item>Josip Zvonimir Petrokov, OIB 45004927675</item>
    </izvorni_sadrzaj>
    <derivirana_varijabla naziv="DomainObject.Predmet.OstaliListNazivFormatedOIB_1">
      <item>Renato Sabljić, OIB 74644810692</item>
      <item>Josip Zvonimir Petrokov, OIB 45004927675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PETROKOV PROJEKT, d.o.o.</izvorni_sadrzaj>
    <derivirana_varijabla naziv="DomainObject.Predmet.ProtustrankaIDrugi_1">PETROKOV PROJEKT,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PETROKOV PROJEKT, d.o.o., OIB 21036113452, Mrkšina 52/d, 10000 Zagreb</izvorni_sadrzaj>
    <derivirana_varijabla naziv="DomainObject.Predmet.ProtustrankaIDrugiAdressOIB_1">PETROKOV PROJEKT, d.o.o., OIB 21036113452, Mrkšina 52/d,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PETROKOV PROJEKT, d.o.o.</item>
      <item>FINA Regionalni centar Zagreb</item>
      <item>Renato Sabljić</item>
      <item>Josip Zvonimir Petrokov</item>
    </izvorni_sadrzaj>
    <derivirana_varijabla naziv="DomainObject.Predmet.SudioniciListNaziv_1">
      <item>PETROKOV PROJEKT, d.o.o.</item>
      <item>FINA Regionalni centar Zagreb</item>
      <item>Renato Sabljić</item>
      <item>Josip Zvonimir Petrokov</item>
    </derivirana_varijabla>
  </DomainObject.Predmet.SudioniciListNaziv>
  <DomainObject.Predmet.SudioniciListAdressOIB>
    <izvorni_sadrzaj>
      <item>PETROKOV PROJEKT, d.o.o., OIB 21036113452, Mrkšina 52/d,10000 Zagreb</item>
      <item>FINA Regionalni centar Zagreb, OIB 85821130368, Trg svibanjskih žrtava 1995. br.1,10000 Zagreb</item>
      <item>Renato Sabljić, OIB 74644810692, Zdenački zavoj 14,10000 Zagreb</item>
      <item>Josip Zvonimir Petrokov, OIB 45004927675, 3.Ravnice 8,10000 Zagreb</item>
    </izvorni_sadrzaj>
    <derivirana_varijabla naziv="DomainObject.Predmet.SudioniciListAdressOIB_1">
      <item>PETROKOV PROJEKT, d.o.o., OIB 21036113452, Mrkšina 52/d,10000 Zagreb</item>
      <item>FINA Regionalni centar Zagreb, OIB 85821130368, Trg svibanjskih žrtava 1995. br.1,10000 Zagreb</item>
      <item>Renato Sabljić, OIB 74644810692, Zdenački zavoj 14,10000 Zagreb</item>
      <item>Josip Zvonimir Petrokov, OIB 45004927675, 3.Ravnice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21036113452</item>
      <item>, OIB 85821130368</item>
      <item>, OIB 74644810692</item>
      <item>, OIB 45004927675</item>
    </izvorni_sadrzaj>
    <derivirana_varijabla naziv="DomainObject.Predmet.SudioniciListNazivOIB_1">
      <item>, OIB 21036113452</item>
      <item>, OIB 85821130368</item>
      <item>, OIB 74644810692</item>
      <item>, OIB 45004927675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71A1E4-2914-41E9-A613-0C8F0E9D9D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401</properties:Words>
  <properties:Characters>2167</properties:Characters>
  <properties:Lines>68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2016-03-25T08:22:00Z</dcterms:created>
  <dc:creator>Korisnik</dc:creator>
  <cp:lastModifiedBy>Valentina Delač</cp:lastModifiedBy>
  <cp:lastPrinted>2016-03-25T08:22:00Z</cp:lastPrinted>
  <dcterms:modified xmlns:xsi="http://www.w3.org/2001/XMLSchema-instance" xsi:type="dcterms:W3CDTF">2016-03-25T10:02:00Z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