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0b90" w14:paraId="ca20b90" w:rsidRDefault="00C75245" w:rsidP="00C75245" w:rsidR="00C75245" w:rsidRPr="00D13781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D13781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D13781">
      <w:pPr>
        <w:rPr>
          <w:rFonts w:cs="Times New Roman"/>
          <w:szCs w:val="24"/>
        </w:rPr>
      </w:pPr>
      <w:r w:rsidRPr="00D13781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D13781">
      <w:pPr>
        <w:rPr>
          <w:rFonts w:cs="Times New Roman"/>
          <w:szCs w:val="24"/>
        </w:rPr>
      </w:pPr>
      <w:r w:rsidRPr="00D13781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D13781">
      <w:pPr>
        <w:rPr>
          <w:rFonts w:cs="Times New Roman" w:eastAsia="MS Mincho"/>
          <w:szCs w:val="24"/>
        </w:rPr>
      </w:pPr>
      <w:r w:rsidRPr="00D13781">
        <w:rPr>
          <w:rFonts w:cs="Times New Roman" w:eastAsia="MS Mincho"/>
          <w:szCs w:val="24"/>
        </w:rPr>
        <w:t xml:space="preserve">      Rijeka, Zadarska 1 i 3</w:t>
      </w:r>
    </w:p>
    <w:p w:rsidRDefault="00AA34E2" w:rsidP="00AA34E2" w:rsidR="00AA34E2" w:rsidRPr="00D13781">
      <w:pPr>
        <w:jc w:val="center"/>
      </w:pPr>
    </w:p>
    <w:p w:rsidRDefault="00AA34E2" w:rsidP="00AA34E2" w:rsidR="00AA34E2" w:rsidRPr="00D13781">
      <w:pPr>
        <w:jc w:val="center"/>
        <w:rPr>
          <w:bCs/>
        </w:rPr>
      </w:pPr>
    </w:p>
    <w:p w:rsidRDefault="00AA34E2" w:rsidP="00AA34E2" w:rsidR="00AA34E2" w:rsidRPr="00D13781">
      <w:pPr>
        <w:jc w:val="center"/>
        <w:rPr>
          <w:bCs/>
        </w:rPr>
      </w:pPr>
      <w:r w:rsidRPr="00D13781">
        <w:rPr>
          <w:bCs/>
        </w:rPr>
        <w:t>R E P U B L I K A    H R V A T S K A</w:t>
      </w:r>
    </w:p>
    <w:p w:rsidRDefault="00AA34E2" w:rsidP="00AA34E2" w:rsidR="00AA34E2" w:rsidRPr="00D13781">
      <w:pPr>
        <w:jc w:val="center"/>
        <w:rPr>
          <w:bCs/>
        </w:rPr>
      </w:pPr>
      <w:r w:rsidRPr="00D13781">
        <w:rPr>
          <w:bCs/>
        </w:rPr>
        <w:t>R J E Š E N J E</w:t>
      </w:r>
    </w:p>
    <w:p w:rsidRDefault="00AA34E2" w:rsidP="00AA34E2" w:rsidR="00AA34E2" w:rsidRPr="00D13781">
      <w:pPr>
        <w:jc w:val="both"/>
      </w:pPr>
    </w:p>
    <w:p w:rsidRDefault="00D13781" w:rsidP="00AA34E2" w:rsidR="00AA34E2" w:rsidRPr="00D13781">
      <w:pPr>
        <w:autoSpaceDE w:val="false"/>
        <w:autoSpaceDN w:val="false"/>
        <w:adjustRightInd w:val="false"/>
        <w:jc w:val="both"/>
      </w:pPr>
      <w:r w:rsidRPr="00D13781">
        <w:tab/>
      </w:r>
      <w:r w:rsidRPr="00D1378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D13781">
        <w:rPr>
          <w:bCs/>
        </w:rPr>
        <w:t>ECO STELLA</w:t>
      </w:r>
      <w:r w:rsidRPr="00D13781">
        <w:t xml:space="preserve"> jednostavno društvo s ograničenom odgovornošću za trgovinu i usluge Kastav, Ćikovići Novo Naselje 101, OIB: 11202800658, MBS: 040336117</w:t>
      </w:r>
      <w:r w:rsidR="00AA34E2" w:rsidRPr="00D13781">
        <w:t xml:space="preserve">, dana 14. ožujka 2018.  </w:t>
      </w:r>
    </w:p>
    <w:p w:rsidRDefault="00AA34E2" w:rsidP="00AA34E2" w:rsidR="00AA34E2" w:rsidRPr="00D13781">
      <w:pPr>
        <w:jc w:val="both"/>
      </w:pPr>
      <w:r w:rsidRPr="00D13781">
        <w:t xml:space="preserve"> </w:t>
      </w:r>
    </w:p>
    <w:p w:rsidRDefault="00AA34E2" w:rsidP="00AA34E2" w:rsidR="00AA34E2" w:rsidRPr="00D13781">
      <w:pPr>
        <w:jc w:val="center"/>
        <w:rPr>
          <w:bCs/>
        </w:rPr>
      </w:pPr>
      <w:r w:rsidRPr="00D13781">
        <w:rPr>
          <w:bCs/>
        </w:rPr>
        <w:t>r i j e š i o  j e</w:t>
      </w:r>
    </w:p>
    <w:p w:rsidRDefault="00AA34E2" w:rsidP="00AA34E2" w:rsidR="00AA34E2" w:rsidRPr="00D13781">
      <w:pPr>
        <w:jc w:val="center"/>
        <w:rPr>
          <w:bCs/>
        </w:rPr>
      </w:pPr>
    </w:p>
    <w:p w:rsidRDefault="00AA34E2" w:rsidP="00AA34E2" w:rsidR="00AA34E2" w:rsidRPr="00D13781">
      <w:pPr>
        <w:ind w:firstLine="720"/>
        <w:jc w:val="both"/>
      </w:pPr>
      <w:r w:rsidRPr="00D13781">
        <w:t xml:space="preserve">Privremenom stečajnom upravitelju Josipu Čičku, OIB: 31906931348, Gornji Jugi 15č, Viškovo određuje se jednokratna nagrada za poslove obavljene u prethodnom postupku u iznosu od 4.000,00 kn u bruto iznosu, to jest iznosu prije odbitka pripadajućih doprinosa iz osnovice, poreza ili drugih naknada. </w:t>
      </w:r>
    </w:p>
    <w:p w:rsidRDefault="00AA34E2" w:rsidP="00AA34E2" w:rsidR="00AA34E2" w:rsidRPr="00D13781">
      <w:pPr>
        <w:jc w:val="both"/>
      </w:pPr>
    </w:p>
    <w:p w:rsidRDefault="00AA34E2" w:rsidP="00AA34E2" w:rsidR="00AA34E2" w:rsidRPr="00D13781">
      <w:pPr>
        <w:jc w:val="center"/>
        <w:rPr>
          <w:bCs/>
        </w:rPr>
      </w:pPr>
      <w:r w:rsidRPr="00D13781">
        <w:rPr>
          <w:bCs/>
        </w:rPr>
        <w:t>Obrazloženje</w:t>
      </w:r>
    </w:p>
    <w:p w:rsidRDefault="00AA34E2" w:rsidP="00AA34E2" w:rsidR="00AA34E2" w:rsidRPr="00D13781">
      <w:pPr>
        <w:jc w:val="center"/>
        <w:rPr>
          <w:bCs/>
        </w:rPr>
      </w:pPr>
    </w:p>
    <w:p w:rsidRDefault="00AA34E2" w:rsidP="00AA34E2" w:rsidR="00AA34E2" w:rsidRPr="00D13781">
      <w:pPr>
        <w:jc w:val="both"/>
      </w:pPr>
      <w:r w:rsidRPr="00D13781">
        <w:rPr>
          <w:bCs/>
        </w:rPr>
        <w:tab/>
        <w:t xml:space="preserve">Rješenjem ovog suda </w:t>
      </w:r>
      <w:r w:rsidRPr="00D13781">
        <w:t>posl. br. 14. St-1</w:t>
      </w:r>
      <w:r w:rsidR="00D13781" w:rsidRPr="00D13781">
        <w:t>67</w:t>
      </w:r>
      <w:r w:rsidRPr="00D13781">
        <w:t xml:space="preserve">/2017-3 </w:t>
      </w:r>
      <w:r w:rsidRPr="00D13781">
        <w:rPr>
          <w:bCs/>
        </w:rPr>
        <w:t xml:space="preserve">od </w:t>
      </w:r>
      <w:r w:rsidRPr="00D13781">
        <w:t>2. lipnja 2017</w:t>
      </w:r>
      <w:r w:rsidRPr="00D13781">
        <w:rPr>
          <w:bCs/>
        </w:rPr>
        <w:t xml:space="preserve">. pokrenut je prethodni postupak radi utvrđivanja uvjeta za otvaranje stečajnog postupka nad dužnikom </w:t>
      </w:r>
      <w:r w:rsidR="00D13781" w:rsidRPr="00D13781">
        <w:rPr>
          <w:bCs/>
        </w:rPr>
        <w:t>ECO STELLA</w:t>
      </w:r>
      <w:r w:rsidR="00D13781" w:rsidRPr="00D13781">
        <w:t xml:space="preserve"> jednostavno društvo s ograničenom odgovornošću za trgovinu i usluge Kastav, Ćikovići Novo Naselje 101, OIB: 11202800658, MBS: 040336117</w:t>
      </w:r>
      <w:r w:rsidRPr="00D13781">
        <w:t>, a rješenjem posl.br. 14 St-1</w:t>
      </w:r>
      <w:r w:rsidR="00D13781" w:rsidRPr="00D13781">
        <w:t>67</w:t>
      </w:r>
      <w:r w:rsidRPr="00D13781">
        <w:t>/2017-7 od 1</w:t>
      </w:r>
      <w:r w:rsidR="00D13781" w:rsidRPr="00D13781">
        <w:t>7</w:t>
      </w:r>
      <w:r w:rsidRPr="00D13781">
        <w:t xml:space="preserve">. listopada 2017. </w:t>
      </w:r>
      <w:r w:rsidRPr="00D13781">
        <w:rPr>
          <w:bCs/>
        </w:rPr>
        <w:t xml:space="preserve">je imenovan privremeni stečajni upravitelj </w:t>
      </w:r>
      <w:r w:rsidRPr="00D13781">
        <w:t>Josip Čičak, OIB: 31906931348, Gornji Jugi 15č, Viškovo.</w:t>
      </w:r>
    </w:p>
    <w:p w:rsidRDefault="00AA34E2" w:rsidP="00AA34E2" w:rsidR="00AA34E2" w:rsidRPr="00D13781">
      <w:pPr>
        <w:jc w:val="both"/>
        <w:rPr>
          <w:bCs/>
        </w:rPr>
      </w:pPr>
      <w:r w:rsidRPr="00D13781">
        <w:rPr>
          <w:bCs/>
        </w:rPr>
        <w:t xml:space="preserve"> </w:t>
      </w:r>
      <w:r w:rsidRPr="00D13781">
        <w:rPr>
          <w:bCs/>
        </w:rPr>
        <w:tab/>
        <w:t xml:space="preserve">U prethodnom postupku privremeni stečajni upravitelj je po nalogu suda podnio dana </w:t>
      </w:r>
      <w:r w:rsidR="00D13781" w:rsidRPr="00D13781">
        <w:t>19. prosinca 2017</w:t>
      </w:r>
      <w:r w:rsidRPr="00D13781">
        <w:rPr>
          <w:bCs/>
        </w:rPr>
        <w:t>. izvješće o gospodarsko-financijskom stanju dužnika.</w:t>
      </w:r>
    </w:p>
    <w:p w:rsidRDefault="00AA34E2" w:rsidP="00AA34E2" w:rsidR="00AA34E2" w:rsidRPr="00D13781">
      <w:pPr>
        <w:jc w:val="both"/>
      </w:pPr>
      <w:r w:rsidRPr="00D13781">
        <w:tab/>
        <w:t xml:space="preserve">Slijedom navedenog, a na temelju čl. 94. st. 1., 2. i 3. Stečajnog zakona </w:t>
      </w:r>
      <w:r w:rsidRPr="00D13781">
        <w:rPr>
          <w:bCs/>
        </w:rPr>
        <w:t>(dalje: SZ, objavljen u NN 71/15, 104/17)</w:t>
      </w:r>
      <w:r w:rsidRPr="00D13781">
        <w:t xml:space="preserve"> u svezi sa člankom 119. stavak 6. SZ-a, valjalo je riješiti kao u izreci.</w:t>
      </w:r>
    </w:p>
    <w:p w:rsidRDefault="00AA34E2" w:rsidP="00AA34E2" w:rsidR="00AA34E2" w:rsidRPr="00D13781">
      <w:pPr>
        <w:jc w:val="both"/>
      </w:pPr>
    </w:p>
    <w:p w:rsidRDefault="00AA34E2" w:rsidP="00AA34E2" w:rsidR="00AA34E2" w:rsidRPr="00D13781">
      <w:pPr>
        <w:jc w:val="center"/>
      </w:pPr>
      <w:r w:rsidRPr="00D13781">
        <w:t xml:space="preserve"> Rijeka, 14. ožujka 2018. </w:t>
      </w:r>
    </w:p>
    <w:p w:rsidRDefault="00AA34E2" w:rsidP="00AA34E2" w:rsidR="00AA34E2" w:rsidRPr="00D13781">
      <w:pPr>
        <w:jc w:val="center"/>
      </w:pPr>
    </w:p>
    <w:p w:rsidRDefault="00AA34E2" w:rsidP="00AA34E2" w:rsidR="00AA34E2" w:rsidRPr="00D13781">
      <w:pPr>
        <w:jc w:val="both"/>
      </w:pPr>
      <w:r w:rsidRPr="00D13781">
        <w:tab/>
        <w:t xml:space="preserve">                 </w:t>
      </w:r>
      <w:r w:rsidRPr="00D13781">
        <w:tab/>
      </w:r>
      <w:r w:rsidRPr="00D13781">
        <w:tab/>
      </w:r>
      <w:r w:rsidRPr="00D13781">
        <w:tab/>
      </w:r>
      <w:r w:rsidRPr="00D13781">
        <w:tab/>
      </w:r>
      <w:r w:rsidRPr="00D13781">
        <w:tab/>
      </w:r>
      <w:r w:rsidRPr="00D13781">
        <w:tab/>
        <w:t xml:space="preserve">                Sudac                 </w:t>
      </w:r>
    </w:p>
    <w:p w:rsidRDefault="00AA34E2" w:rsidP="00AA34E2" w:rsidR="00AA34E2" w:rsidRPr="00D13781">
      <w:pPr>
        <w:ind w:left="2160"/>
        <w:jc w:val="both"/>
      </w:pPr>
      <w:r w:rsidRPr="00D13781">
        <w:t xml:space="preserve">                     </w:t>
      </w:r>
      <w:r w:rsidRPr="00D13781">
        <w:tab/>
      </w:r>
      <w:r w:rsidRPr="00D13781">
        <w:tab/>
        <w:t xml:space="preserve">                                 Vera Jelenović </w:t>
      </w:r>
    </w:p>
    <w:p w:rsidRDefault="00AA34E2" w:rsidP="00AA34E2" w:rsidR="00AA34E2" w:rsidRPr="00D13781"/>
    <w:p w:rsidRDefault="00AA34E2" w:rsidP="00AA34E2" w:rsidR="00AA34E2" w:rsidRPr="00D13781"/>
    <w:p w:rsidRDefault="00AA34E2" w:rsidP="00AA34E2" w:rsidR="00AA34E2" w:rsidRPr="00D13781">
      <w:r w:rsidRPr="00D13781">
        <w:t>UPUTA O PRAVNOM LIJEKU:</w:t>
      </w:r>
    </w:p>
    <w:p w:rsidRDefault="00AA34E2" w:rsidP="00AA34E2" w:rsidR="00AA34E2" w:rsidRPr="00D13781">
      <w:pPr>
        <w:jc w:val="both"/>
      </w:pPr>
      <w:r w:rsidRPr="00D13781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AA34E2" w:rsidRPr="00D1378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EE0" w:rsidP="00C75245" w:rsidR="00BE0EE0">
      <w:r>
        <w:separator/>
      </w:r>
    </w:p>
  </w:endnote>
  <w:endnote w:id="0" w:type="continuationSeparator">
    <w:p w:rsidRDefault="00BE0EE0" w:rsidP="00C75245" w:rsidR="00BE0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1D5">
          <w:rPr>
            <w:noProof/>
          </w:rPr>
          <w:t>1</w:t>
        </w:r>
        <w:r>
          <w:fldChar w:fldCharType="end"/>
        </w:r>
      </w:p>
    </w:sdtContent>
  </w:sdt>
  <w:p w:rsidRDefault="007921D5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EE0" w:rsidP="00C75245" w:rsidR="00BE0EE0">
      <w:r>
        <w:separator/>
      </w:r>
    </w:p>
  </w:footnote>
  <w:footnote w:id="0" w:type="continuationSeparator">
    <w:p w:rsidRDefault="00BE0EE0" w:rsidP="00C75245" w:rsidR="00BE0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AA34E2">
      <w:t>16</w:t>
    </w:r>
    <w:r w:rsidR="00D13781">
      <w:t>7</w:t>
    </w:r>
    <w:r w:rsidR="00AA34E2">
      <w:t>/2017-1</w:t>
    </w:r>
    <w:r w:rsidR="00D13781">
      <w:t>4</w:t>
    </w:r>
  </w:p>
  <w:p w:rsidRDefault="007921D5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674E37"/>
    <w:rsid w:val="0072559B"/>
    <w:rsid w:val="00744572"/>
    <w:rsid w:val="007921D5"/>
    <w:rsid w:val="007B500B"/>
    <w:rsid w:val="00A811AD"/>
    <w:rsid w:val="00AA34E2"/>
    <w:rsid w:val="00B54D90"/>
    <w:rsid w:val="00BA0277"/>
    <w:rsid w:val="00BE0EE0"/>
    <w:rsid w:val="00C75245"/>
    <w:rsid w:val="00D13781"/>
    <w:rsid w:val="00D930A1"/>
    <w:rsid w:val="00E01418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792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1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1D5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1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1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792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1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1D5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1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1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STELLA j.d.o.o.</izvorni_sadrzaj>
    <derivirana_varijabla naziv="DomainObject.Predmet.ProtustrankaFormated_1">  ECO STELLA j.d.o.o.</derivirana_varijabla>
  </DomainObject.Predmet.ProtustrankaFormated>
  <DomainObject.Predmet.ProtustrankaFormatedOIB>
    <izvorni_sadrzaj>  ECO STELLA j.d.o.o., OIB 11202800658</izvorni_sadrzaj>
    <derivirana_varijabla naziv="DomainObject.Predmet.ProtustrankaFormatedOIB_1">  ECO STELLA j.d.o.o., OIB 11202800658</derivirana_varijabla>
  </DomainObject.Predmet.ProtustrankaFormatedOIB>
  <DomainObject.Predmet.ProtustrankaFormatedWithAdress>
    <izvorni_sadrzaj> ECO STELLA j.d.o.o., Novo naselje 101, 51215 Kastav</izvorni_sadrzaj>
    <derivirana_varijabla naziv="DomainObject.Predmet.ProtustrankaFormatedWithAdress_1"> ECO STELLA j.d.o.o., Novo naselje 101, 51215 Kastav</derivirana_varijabla>
  </DomainObject.Predmet.ProtustrankaFormatedWithAdress>
  <DomainObject.Predmet.ProtustrankaFormatedWithAdressOIB>
    <izvorni_sadrzaj> ECO STELLA j.d.o.o., OIB 11202800658, Novo naselje 101, 51215 Kastav</izvorni_sadrzaj>
    <derivirana_varijabla naziv="DomainObject.Predmet.ProtustrankaFormatedWithAdressOIB_1"> ECO STELLA j.d.o.o., OIB 11202800658, Novo naselje 101, 51215 Kastav</derivirana_varijabla>
  </DomainObject.Predmet.ProtustrankaFormatedWithAdressOIB>
  <DomainObject.Predmet.ProtustrankaWithAdress>
    <izvorni_sadrzaj>ECO STELLA j.d.o.o. Novo naselje 101, 51215 Kastav</izvorni_sadrzaj>
    <derivirana_varijabla naziv="DomainObject.Predmet.ProtustrankaWithAdress_1">ECO STELLA j.d.o.o. Novo naselje 101, 51215 Kastav</derivirana_varijabla>
  </DomainObject.Predmet.ProtustrankaWithAdress>
  <DomainObject.Predmet.ProtustrankaWithAdressOIB>
    <izvorni_sadrzaj>ECO STELLA j.d.o.o., OIB 11202800658, Novo naselje 101, 51215 Kastav</izvorni_sadrzaj>
    <derivirana_varijabla naziv="DomainObject.Predmet.ProtustrankaWithAdressOIB_1">ECO STELLA j.d.o.o., OIB 11202800658, Novo naselje 101, 51215 Kastav</derivirana_varijabla>
  </DomainObject.Predmet.ProtustrankaWithAdressOIB>
  <DomainObject.Predmet.ProtustrankaNazivFormated>
    <izvorni_sadrzaj>ECO STELLA j.d.o.o.</izvorni_sadrzaj>
    <derivirana_varijabla naziv="DomainObject.Predmet.ProtustrankaNazivFormated_1">ECO STELLA j.d.o.o.</derivirana_varijabla>
  </DomainObject.Predmet.ProtustrankaNazivFormated>
  <DomainObject.Predmet.ProtustrankaNazivFormatedOIB>
    <izvorni_sadrzaj>ECO STELLA j.d.o.o., OIB 11202800658</izvorni_sadrzaj>
    <derivirana_varijabla naziv="DomainObject.Predmet.ProtustrankaNazivFormatedOIB_1">ECO STELLA j.d.o.o., OIB 11202800658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STELLA j.d.o.o.</item>
    </izvorni_sadrzaj>
    <derivirana_varijabla naziv="DomainObject.Predmet.ProtuStrankaListFormated_1">
      <item>ECO STELLA j.d.o.o.</item>
    </derivirana_varijabla>
  </DomainObject.Predmet.ProtuStrankaListFormated>
  <DomainObject.Predmet.ProtuStrankaListFormatedOIB>
    <izvorni_sadrzaj>
      <item>ECO STELLA j.d.o.o., OIB 11202800658</item>
    </izvorni_sadrzaj>
    <derivirana_varijabla naziv="DomainObject.Predmet.ProtuStrankaListFormatedOIB_1">
      <item>ECO STELLA j.d.o.o., OIB 11202800658</item>
    </derivirana_varijabla>
  </DomainObject.Predmet.ProtuStrankaListFormatedOIB>
  <DomainObject.Predmet.ProtuStrankaListFormatedWithAdress>
    <izvorni_sadrzaj>
      <item>ECO STELLA j.d.o.o., Novo naselje 101, 51215 Kastav</item>
    </izvorni_sadrzaj>
    <derivirana_varijabla naziv="DomainObject.Predmet.ProtuStrankaListFormatedWithAdress_1">
      <item>ECO STELLA j.d.o.o., Novo naselje 101, 51215 Kastav</item>
    </derivirana_varijabla>
  </DomainObject.Predmet.ProtuStrankaListFormatedWithAdress>
  <DomainObject.Predmet.ProtuStrankaListFormatedWithAdressOIB>
    <izvorni_sadrzaj>
      <item>ECO STELLA j.d.o.o., OIB 11202800658, Novo naselje 101, 51215 Kastav</item>
    </izvorni_sadrzaj>
    <derivirana_varijabla naziv="DomainObject.Predmet.ProtuStrankaListFormatedWithAdressOIB_1">
      <item>ECO STELLA j.d.o.o., OIB 11202800658, Novo naselje 101, 51215 Kastav</item>
    </derivirana_varijabla>
  </DomainObject.Predmet.ProtuStrankaListFormatedWithAdressOIB>
  <DomainObject.Predmet.ProtuStrankaListNazivFormated>
    <izvorni_sadrzaj>
      <item>ECO STELLA j.d.o.o.</item>
    </izvorni_sadrzaj>
    <derivirana_varijabla naziv="DomainObject.Predmet.ProtuStrankaListNazivFormated_1">
      <item>ECO STELLA j.d.o.o.</item>
    </derivirana_varijabla>
  </DomainObject.Predmet.ProtuStrankaListNazivFormated>
  <DomainObject.Predmet.ProtuStrankaListNazivFormatedOIB>
    <izvorni_sadrzaj>
      <item>ECO STELLA j.d.o.o., OIB 11202800658</item>
    </izvorni_sadrzaj>
    <derivirana_varijabla naziv="DomainObject.Predmet.ProtuStrankaListNazivFormatedOIB_1">
      <item>ECO STELLA j.d.o.o., OIB 11202800658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STELLA j.d.o.o.</izvorni_sadrzaj>
    <derivirana_varijabla naziv="DomainObject.Predmet.ProtustrankaIDrugi_1">ECO STELLA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STELLA j.d.o.o., OIB 11202800658, Novo naselje 101, 51215 Kastav</izvorni_sadrzaj>
    <derivirana_varijabla naziv="DomainObject.Predmet.ProtustrankaIDrugiAdressOIB_1">ECO STELLA j.d.o.o., OIB 11202800658, Novo naselje 101,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STELLA j.d.o.o.</item>
    </izvorni_sadrzaj>
    <derivirana_varijabla naziv="DomainObject.Predmet.SudioniciListNaziv_1">
      <item>FINA  Rijeka</item>
      <item>ECO STELLA j.d.o.o.</item>
    </derivirana_varijabla>
  </DomainObject.Predmet.SudioniciListNaziv>
  <DomainObject.Predmet.SudioniciListAdressOIB>
    <izvorni_sadrzaj>
      <item>FINA  Rijeka, OIB 85821130368, Frana Kurelca 8,51000 Rijeka</item>
      <item>ECO STELLA j.d.o.o., OIB 11202800658, Novo naselje 101,51215 Kastav</item>
    </izvorni_sadrzaj>
    <derivirana_varijabla naziv="DomainObject.Predmet.SudioniciListAdressOIB_1">
      <item>FINA  Rijeka, OIB 85821130368, Frana Kurelca 8,51000 Rijeka</item>
      <item>ECO STELLA j.d.o.o., OIB 11202800658, Novo naselje 101,51215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11202800658</item>
    </izvorni_sadrzaj>
    <derivirana_varijabla naziv="DomainObject.Predmet.SudioniciListNazivOIB_1">
      <item>, OIB 85821130368</item>
      <item>, OIB 11202800658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DE06C-FBF3-493E-9E42-3C2A410C6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1761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2018-03-14T09:45:00Z</dcterms:created>
  <dc:creator>Danijela Fumić</dc:creator>
  <cp:lastModifiedBy>Danijela Fumić</cp:lastModifiedBy>
  <cp:lastPrinted>2018-03-14T07:36:00Z</cp:lastPrinted>
  <dcterms:modified xmlns:xsi="http://www.w3.org/2001/XMLSchema-instance" xsi:type="dcterms:W3CDTF">2018-03-14T09:46:00Z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(167 17 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