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f93c" w14:paraId="bd2f93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0F6C81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A14F4B">
        <w:t>KORIJAN</w:t>
      </w:r>
      <w:r w:rsidR="00D6059B">
        <w:t xml:space="preserve"> d.o.o. </w:t>
      </w:r>
      <w:r w:rsidR="00A14F4B">
        <w:t xml:space="preserve">Pazin, Zarečje 68, OIB: 77061594493, </w:t>
      </w:r>
    </w:p>
    <w:p w:rsidRDefault="00A14F4B" w:rsidP="00C701B8" w:rsidR="00A14F4B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A14F4B">
        <w:t>KORIJAN d.o.o. Pazin, Zarečje 68, OIB: 77061594493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A14F4B" w:rsidR="00A14F4B" w:rsidRPr="005347E1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A14F4B">
        <w:t>Damir Debeljuh, Pula, Laginjina 6, OIB: 29203139768.</w:t>
      </w:r>
    </w:p>
    <w:p w:rsidRDefault="002321CA" w:rsidP="00A14F4B" w:rsidR="002321CA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A14F4B">
        <w:t>KORIJAN d.o.o. Pazin, Zarečje 68, OIB: 77061594493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A14F4B">
        <w:t>846</w:t>
      </w:r>
      <w:r w:rsidR="00A11CD5">
        <w:t>/16-</w:t>
      </w:r>
      <w:r w:rsidR="00A14F4B">
        <w:t>3</w:t>
      </w:r>
      <w:r w:rsidR="00A11CD5">
        <w:t xml:space="preserve"> od </w:t>
      </w:r>
      <w:r w:rsidR="00A14F4B">
        <w:t>20. lipnja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A14F4B">
        <w:t>20</w:t>
      </w:r>
      <w:r w:rsidR="000F6C81">
        <w:t xml:space="preserve">. </w:t>
      </w:r>
      <w:r w:rsidR="00A14F4B">
        <w:t>lipnja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A14F4B">
        <w:t>13. srpnja</w:t>
      </w:r>
      <w:r w:rsidR="00BC4EE2">
        <w:t xml:space="preserve"> </w:t>
      </w:r>
      <w:r w:rsidR="00BA0C72">
        <w:t>2016</w:t>
      </w:r>
      <w:r>
        <w:t xml:space="preserve">. godine </w:t>
      </w:r>
      <w:r w:rsidR="00A14F4B">
        <w:t xml:space="preserve">pristupili su zakonski zastupnici dužnika Sandi Korijan i Alenka Korijan, koji nisu osporili </w:t>
      </w:r>
      <w:r w:rsidR="00BC4EE2">
        <w:t>postojanje stečajnog razloga – nesposobnosti za plaćanje</w:t>
      </w:r>
      <w:r w:rsidR="00A11CD5">
        <w:t xml:space="preserve">. </w:t>
      </w:r>
      <w:r w:rsidR="000F6C81">
        <w:t>Iz prokaznog popisa imovine dužnika, kao i podacima kojima sud raspolaže (potvrda Općinskog suda u Puli, Zemljišno</w:t>
      </w:r>
      <w:r w:rsidR="00A11CD5">
        <w:t xml:space="preserve">knjižnog odjela </w:t>
      </w:r>
      <w:r w:rsidR="00A14F4B">
        <w:t>Pazin na listu 11</w:t>
      </w:r>
      <w:r w:rsidR="000F6C81">
        <w:t xml:space="preserve"> spisa, te </w:t>
      </w:r>
      <w:r w:rsidR="000F6C81">
        <w:lastRenderedPageBreak/>
        <w:t>uvjerenja Ministarstva unutarnjih poslova na listu 1</w:t>
      </w:r>
      <w:r w:rsidR="00A14F4B">
        <w:t>2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A14F4B">
        <w:t>846/16-11 od 15. srpnja 2016</w:t>
      </w:r>
      <w:r w:rsidR="00A11CD5">
        <w:t xml:space="preserve">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14F4B">
        <w:t>15. srpnja</w:t>
      </w:r>
      <w:r>
        <w:t xml:space="preserve"> 2016. godine, a skinuto je sa oglasne </w:t>
      </w:r>
      <w:r w:rsidR="00A14F4B">
        <w:t>22. srpnja</w:t>
      </w:r>
      <w:r w:rsidR="0089087E">
        <w:t xml:space="preserve"> 2016. godine. U roku od 15 dana, koji rok je istekao </w:t>
      </w:r>
      <w:r w:rsidR="00A14F4B">
        <w:t>06. kolovoza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2B1582">
        <w:t>02</w:t>
      </w:r>
      <w:r w:rsidR="00A14F4B">
        <w:t>. rujna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2B1582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A14F4B">
        <w:t>Pazin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A7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2B1582">
      <w:rPr>
        <w:sz w:val="23"/>
        <w:szCs w:val="23"/>
      </w:rPr>
      <w:t>846/16</w:t>
    </w:r>
    <w:r w:rsidR="00A14F4B">
      <w:rPr>
        <w:sz w:val="23"/>
        <w:szCs w:val="23"/>
      </w:rPr>
      <w:t>-</w:t>
    </w:r>
    <w:r w:rsidR="002B1582">
      <w:rPr>
        <w:sz w:val="23"/>
        <w:szCs w:val="23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B1582">
      <w:rPr>
        <w:sz w:val="23"/>
        <w:szCs w:val="23"/>
      </w:rPr>
      <w:t>846/16</w:t>
    </w:r>
    <w:r w:rsidR="00A14F4B">
      <w:rPr>
        <w:sz w:val="23"/>
        <w:szCs w:val="23"/>
      </w:rPr>
      <w:t>-</w:t>
    </w:r>
    <w:r w:rsidR="002B1582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158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5F3D39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53A7E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58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58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58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58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58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58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58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58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KORIJAN d.o.o. PAZIN</izvorni_sadrzaj>
    <derivirana_varijabla naziv="DomainObject.Predmet.ProtustrankaFormated_1">  KORIJAN d.o.o. PAZIN</derivirana_varijabla>
  </DomainObject.Predmet.ProtustrankaFormated>
  <DomainObject.Predmet.ProtustrankaFormatedOIB>
    <izvorni_sadrzaj>  KORIJAN d.o.o. PAZIN, OIB 77061594493</izvorni_sadrzaj>
    <derivirana_varijabla naziv="DomainObject.Predmet.ProtustrankaFormatedOIB_1">  KORIJAN d.o.o. PAZIN, OIB 77061594493</derivirana_varijabla>
  </DomainObject.Predmet.ProtustrankaFormatedOIB>
  <DomainObject.Predmet.ProtustrankaFormatedWithAdress>
    <izvorni_sadrzaj> KORIJAN d.o.o. PAZIN, Zarečje 68, 52000 Pazin</izvorni_sadrzaj>
    <derivirana_varijabla naziv="DomainObject.Predmet.ProtustrankaFormatedWithAdress_1"> KORIJAN d.o.o. PAZIN, Zarečje 68, 52000 Pazin</derivirana_varijabla>
  </DomainObject.Predmet.ProtustrankaFormatedWithAdress>
  <DomainObject.Predmet.ProtustrankaFormatedWithAdressOIB>
    <izvorni_sadrzaj> KORIJAN d.o.o. PAZIN, OIB 77061594493, Zarečje 68, 52000 Pazin</izvorni_sadrzaj>
    <derivirana_varijabla naziv="DomainObject.Predmet.ProtustrankaFormatedWithAdressOIB_1"> KORIJAN d.o.o. PAZIN, OIB 77061594493, Zarečje 68, 52000 Pazin</derivirana_varijabla>
  </DomainObject.Predmet.ProtustrankaFormatedWithAdressOIB>
  <DomainObject.Predmet.ProtustrankaWithAdress>
    <izvorni_sadrzaj>KORIJAN d.o.o. PAZIN Zarečje 68, 52000 Pazin</izvorni_sadrzaj>
    <derivirana_varijabla naziv="DomainObject.Predmet.ProtustrankaWithAdress_1">KORIJAN d.o.o. PAZIN Zarečje 68, 52000 Pazin</derivirana_varijabla>
  </DomainObject.Predmet.ProtustrankaWithAdress>
  <DomainObject.Predmet.ProtustrankaWithAdressOIB>
    <izvorni_sadrzaj>KORIJAN d.o.o. PAZIN, OIB 77061594493, Zarečje 68, 52000 Pazin</izvorni_sadrzaj>
    <derivirana_varijabla naziv="DomainObject.Predmet.ProtustrankaWithAdressOIB_1">KORIJAN d.o.o. PAZIN, OIB 77061594493, Zarečje 68, 52000 Pazin</derivirana_varijabla>
  </DomainObject.Predmet.ProtustrankaWithAdressOIB>
  <DomainObject.Predmet.ProtustrankaNazivFormated>
    <izvorni_sadrzaj>KORIJAN d.o.o. PAZIN</izvorni_sadrzaj>
    <derivirana_varijabla naziv="DomainObject.Predmet.ProtustrankaNazivFormated_1">KORIJAN d.o.o. PAZIN</derivirana_varijabla>
  </DomainObject.Predmet.ProtustrankaNazivFormated>
  <DomainObject.Predmet.ProtustrankaNazivFormatedOIB>
    <izvorni_sadrzaj>KORIJAN d.o.o. PAZIN, OIB 77061594493</izvorni_sadrzaj>
    <derivirana_varijabla naziv="DomainObject.Predmet.ProtustrankaNazivFormatedOIB_1">KORIJAN d.o.o. PAZIN, OIB 77061594493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54036.74</izvorni_sadrzaj>
    <derivirana_varijabla naziv="DomainObject.Predmet.TrenutnaVrijednost_1">54036.74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KORIJAN d.o.o. PAZIN</item>
    </izvorni_sadrzaj>
    <derivirana_varijabla naziv="DomainObject.Predmet.ProtuStrankaListFormated_1">
      <item>KORIJAN d.o.o. PAZIN</item>
    </derivirana_varijabla>
  </DomainObject.Predmet.ProtuStrankaListFormated>
  <DomainObject.Predmet.ProtuStrankaListFormatedOIB>
    <izvorni_sadrzaj>
      <item>KORIJAN d.o.o. PAZIN, OIB 77061594493</item>
    </izvorni_sadrzaj>
    <derivirana_varijabla naziv="DomainObject.Predmet.ProtuStrankaListFormatedOIB_1">
      <item>KORIJAN d.o.o. PAZIN, OIB 77061594493</item>
    </derivirana_varijabla>
  </DomainObject.Predmet.ProtuStrankaListFormatedOIB>
  <DomainObject.Predmet.ProtuStrankaListFormatedWithAdress>
    <izvorni_sadrzaj>
      <item>KORIJAN d.o.o. PAZIN, Zarečje 68, 52000 Pazin</item>
    </izvorni_sadrzaj>
    <derivirana_varijabla naziv="DomainObject.Predmet.ProtuStrankaListFormatedWithAdress_1">
      <item>KORIJAN d.o.o. PAZIN, Zarečje 68, 52000 Pazin</item>
    </derivirana_varijabla>
  </DomainObject.Predmet.ProtuStrankaListFormatedWithAdress>
  <DomainObject.Predmet.ProtuStrankaListFormatedWithAdressOIB>
    <izvorni_sadrzaj>
      <item>KORIJAN d.o.o. PAZIN, OIB 77061594493, Zarečje 68, 52000 Pazin</item>
    </izvorni_sadrzaj>
    <derivirana_varijabla naziv="DomainObject.Predmet.ProtuStrankaListFormatedWithAdressOIB_1">
      <item>KORIJAN d.o.o. PAZIN, OIB 77061594493, Zarečje 68, 52000 Pazin</item>
    </derivirana_varijabla>
  </DomainObject.Predmet.ProtuStrankaListFormatedWithAdressOIB>
  <DomainObject.Predmet.ProtuStrankaListNazivFormated>
    <izvorni_sadrzaj>
      <item>KORIJAN d.o.o. PAZIN</item>
    </izvorni_sadrzaj>
    <derivirana_varijabla naziv="DomainObject.Predmet.ProtuStrankaListNazivFormated_1">
      <item>KORIJAN d.o.o. PAZIN</item>
    </derivirana_varijabla>
  </DomainObject.Predmet.ProtuStrankaListNazivFormated>
  <DomainObject.Predmet.ProtuStrankaListNazivFormatedOIB>
    <izvorni_sadrzaj>
      <item>KORIJAN d.o.o. PAZIN, OIB 77061594493</item>
    </izvorni_sadrzaj>
    <derivirana_varijabla naziv="DomainObject.Predmet.ProtuStrankaListNazivFormatedOIB_1">
      <item>KORIJAN d.o.o. PAZIN, OIB 77061594493</item>
    </derivirana_varijabla>
  </DomainObject.Predmet.ProtuStrankaListNazivFormatedOIB>
  <DomainObject.Predmet.OstaliListFormated>
    <izvorni_sadrzaj>
      <item>Sandi Korijan</item>
      <item>Alenka Korijan</item>
    </izvorni_sadrzaj>
    <derivirana_varijabla naziv="DomainObject.Predmet.OstaliListFormated_1">
      <item>Sandi Korijan</item>
      <item>Alenka Korijan</item>
    </derivirana_varijabla>
  </DomainObject.Predmet.OstaliListFormated>
  <DomainObject.Predmet.OstaliListFormatedOIB>
    <izvorni_sadrzaj>
      <item>Sandi Korijan, OIB 83553825712</item>
      <item>Alenka Korijan, OIB 91463739724</item>
    </izvorni_sadrzaj>
    <derivirana_varijabla naziv="DomainObject.Predmet.OstaliListFormatedOIB_1">
      <item>Sandi Korijan, OIB 83553825712</item>
      <item>Alenka Korijan, OIB 91463739724</item>
    </derivirana_varijabla>
  </DomainObject.Predmet.OstaliListFormatedOIB>
  <DomainObject.Predmet.OstaliListFormatedWithAdress>
    <izvorni_sadrzaj>
      <item>Sandi Korijan, Zarečje 68, 52000 Zarečje</item>
      <item>Alenka Korijan, Zarečje 68, 52000 Zarečje</item>
    </izvorni_sadrzaj>
    <derivirana_varijabla naziv="DomainObject.Predmet.OstaliListFormatedWithAdress_1">
      <item>Sandi Korijan, Zarečje 68, 52000 Zarečje</item>
      <item>Alenka Korijan, Zarečje 68, 52000 Zarečje</item>
    </derivirana_varijabla>
  </DomainObject.Predmet.OstaliListFormatedWithAdress>
  <DomainObject.Predmet.OstaliListFormatedWithAdressOIB>
    <izvorni_sadrzaj>
      <item>Sandi Korijan, OIB 83553825712, Zarečje 68, 52000 Zarečje</item>
      <item>Alenka Korijan, OIB 91463739724, Zarečje 68, 52000 Zarečje</item>
    </izvorni_sadrzaj>
    <derivirana_varijabla naziv="DomainObject.Predmet.OstaliListFormatedWithAdressOIB_1">
      <item>Sandi Korijan, OIB 83553825712, Zarečje 68, 52000 Zarečje</item>
      <item>Alenka Korijan, OIB 91463739724, Zarečje 68, 52000 Zarečje</item>
    </derivirana_varijabla>
  </DomainObject.Predmet.OstaliListFormatedWithAdressOIB>
  <DomainObject.Predmet.OstaliListNazivFormated>
    <izvorni_sadrzaj>
      <item>Sandi Korijan</item>
      <item>Alenka Korijan</item>
    </izvorni_sadrzaj>
    <derivirana_varijabla naziv="DomainObject.Predmet.OstaliListNazivFormated_1">
      <item>Sandi Korijan</item>
      <item>Alenka Korijan</item>
    </derivirana_varijabla>
  </DomainObject.Predmet.OstaliListNazivFormated>
  <DomainObject.Predmet.OstaliListNazivFormatedOIB>
    <izvorni_sadrzaj>
      <item>Sandi Korijan, OIB 83553825712</item>
      <item>Alenka Korijan, OIB 91463739724</item>
    </izvorni_sadrzaj>
    <derivirana_varijabla naziv="DomainObject.Predmet.OstaliListNazivFormatedOIB_1">
      <item>Sandi Korijan, OIB 83553825712</item>
      <item>Alenka Korijan, OIB 91463739724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KORIJAN d.o.o. PAZIN</izvorni_sadrzaj>
    <derivirana_varijabla naziv="DomainObject.Predmet.ProtustrankaIDrugi_1">KORIJAN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KORIJAN d.o.o. PAZIN, OIB 77061594493, Zarečje 68, 52000 Pazin</izvorni_sadrzaj>
    <derivirana_varijabla naziv="DomainObject.Predmet.ProtustrankaIDrugiAdressOIB_1">KORIJAN d.o.o. PAZIN, OIB 77061594493,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KORIJAN d.o.o. PAZIN</item>
      <item>Sandi Korijan</item>
      <item>Alenka Korijan</item>
    </izvorni_sadrzaj>
    <derivirana_varijabla naziv="DomainObject.Predmet.SudioniciListNaziv_1">
      <item>FINANCIJSKA AGENCIJA, RC RIJEKA, PODRUŽNICA PULA, PULA</item>
      <item>KORIJAN d.o.o. PAZIN</item>
      <item>Sandi Korijan</item>
      <item>Alenka Korijan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izvorni_sadrzaj>
    <derivirana_varijabla naziv="DomainObject.Predmet.SudioniciListAdressOIB_1"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77061594493</item>
      <item>, OIB 83553825712</item>
      <item>, OIB 91463739724</item>
    </izvorni_sadrzaj>
    <derivirana_varijabla naziv="DomainObject.Predmet.SudioniciListNazivOIB_1">
      <item>, OIB 85821130368</item>
      <item>, OIB 77061594493</item>
      <item>, OIB 83553825712</item>
      <item>, OIB 91463739724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3281</properties:Characters>
  <properties:Lines>94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2016-09-01T12:44:00Z</dcterms:created>
  <dc:creator>msimicic</dc:creator>
  <cp:lastModifiedBy>Sanja Prodan</cp:lastModifiedBy>
  <cp:lastPrinted>2016-09-02T07:30:00Z</cp:lastPrinted>
  <dcterms:modified xmlns:xsi="http://www.w3.org/2001/XMLSchema-instance" xsi:type="dcterms:W3CDTF">2016-09-02T07:30:00Z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