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fca5" w14:paraId="f66fca5" w:rsidRDefault="004579BD" w:rsidP="004579BD" w:rsidR="004579BD">
      <w:pPr>
        <w:jc w:val="right"/>
        <w15:collapsed w:val="false"/>
      </w:pPr>
      <w:bookmarkStart w:name="_GoBack" w:id="0"/>
      <w:bookmarkEnd w:id="0"/>
      <w:r>
        <w:t>Poslovni broj: Sp-3/2017-2</w:t>
      </w:r>
    </w:p>
    <w:p w:rsidRDefault="004579BD" w:rsidP="004579BD" w:rsidR="004579BD">
      <w:r>
        <w:t xml:space="preserve">             </w:t>
      </w:r>
      <w:r>
        <w:rPr>
          <w:noProof/>
          <w:lang w:val="hr-HR"/>
        </w:rPr>
        <w:drawing>
          <wp:inline distR="0" distL="0" distB="0" distT="0">
            <wp:extent cy="679450" cx="533400"/>
            <wp:effectExtent b="6350" r="0" t="0" l="0"/>
            <wp:docPr descr="images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s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79BD" w:rsidP="004579BD" w:rsidR="004579BD">
      <w:r>
        <w:t>REPUBLIKA HRVATSKA</w:t>
      </w:r>
    </w:p>
    <w:p w:rsidRDefault="004579BD" w:rsidP="004579BD" w:rsidR="004579BD">
      <w:r>
        <w:t>OPĆINSKI SUD U SLAVONSKOM BRODU</w:t>
      </w:r>
    </w:p>
    <w:p w:rsidRDefault="004579BD" w:rsidP="004579BD" w:rsidR="004579BD">
      <w:pPr>
        <w:rPr>
          <w:sz w:val="20"/>
        </w:rPr>
      </w:pPr>
      <w:r>
        <w:rPr>
          <w:sz w:val="20"/>
        </w:rPr>
        <w:t>Trg pobjede 13</w:t>
      </w:r>
    </w:p>
    <w:p w:rsidRDefault="004579BD" w:rsidP="004579BD" w:rsidR="004579BD">
      <w:pPr>
        <w:rPr>
          <w:sz w:val="20"/>
        </w:rPr>
      </w:pPr>
      <w:r>
        <w:rPr>
          <w:sz w:val="20"/>
        </w:rPr>
        <w:t>35000 SLAVONSKI BROD</w:t>
      </w:r>
    </w:p>
    <w:p w:rsidRDefault="004579BD" w:rsidP="004579BD" w:rsidR="004579BD">
      <w:pPr>
        <w:rPr>
          <w:szCs w:val="24"/>
        </w:rPr>
      </w:pPr>
    </w:p>
    <w:p w:rsidRDefault="004579BD" w:rsidP="004579BD" w:rsidR="004579BD">
      <w:pPr>
        <w:jc w:val="center"/>
      </w:pPr>
      <w:r>
        <w:t>R E P U B L I K A   H R V A T S K A</w:t>
      </w:r>
    </w:p>
    <w:p w:rsidRDefault="004579BD" w:rsidP="004579BD" w:rsidR="004579BD">
      <w:pPr>
        <w:jc w:val="center"/>
      </w:pPr>
      <w:r>
        <w:t>R J E Š E N J E</w:t>
      </w:r>
    </w:p>
    <w:p w:rsidRDefault="00B9345F" w:rsidR="00B9345F" w:rsidRPr="00B948CA">
      <w:pPr>
        <w:rPr>
          <w:lang w:val="hr-HR"/>
        </w:rPr>
      </w:pPr>
    </w:p>
    <w:p w:rsidRDefault="00905043" w:rsidP="008C0D81" w:rsidR="008C0D81" w:rsidRPr="009B1113">
      <w:pPr>
        <w:pStyle w:val="Uvuenotijeloteksta"/>
      </w:pPr>
      <w:r>
        <w:t xml:space="preserve">Općinski sud u Slavonskom Brodu, po sucu ovoga suda Renati Marić-Ivanović, kao sucu pojedincu, u pravnoj stvari </w:t>
      </w:r>
      <w:r w:rsidR="008C0D81" w:rsidRPr="00B948CA">
        <w:t xml:space="preserve">stečaja potrošača nad imovinom potrošača </w:t>
      </w:r>
      <w:r>
        <w:t>Renate Ivaković iz Slavonskog Broda, E. Kumičića 7, OIB 06622338620,</w:t>
      </w:r>
      <w:r w:rsidR="008C0D81">
        <w:t xml:space="preserve"> </w:t>
      </w:r>
      <w:r w:rsidR="008C0D81" w:rsidRPr="009B1113">
        <w:t xml:space="preserve">dana </w:t>
      </w:r>
      <w:r w:rsidR="00662A33">
        <w:t>2</w:t>
      </w:r>
      <w:r w:rsidR="00EE38A4">
        <w:t>6</w:t>
      </w:r>
      <w:r w:rsidR="00BB5EF2">
        <w:t>. svibnja 2017.</w:t>
      </w:r>
      <w:r>
        <w:t>g.</w:t>
      </w:r>
      <w:r w:rsidR="008C0D81"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905043">
        <w:t xml:space="preserve">Renate Ivaković iz Slavonskog Broda, E. Kumičića 7, OIB 06622338620, </w:t>
      </w:r>
      <w:r w:rsidR="00D95883">
        <w:rPr>
          <w:lang w:val="hr-HR"/>
        </w:rPr>
        <w:t>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662A33">
        <w:rPr>
          <w:lang w:val="hr-HR"/>
        </w:rPr>
        <w:t>1</w:t>
      </w:r>
      <w:r w:rsidR="0093544D">
        <w:rPr>
          <w:lang w:val="hr-HR"/>
        </w:rPr>
        <w:t>9</w:t>
      </w:r>
      <w:r w:rsidR="00D95883">
        <w:rPr>
          <w:lang w:val="hr-HR"/>
        </w:rPr>
        <w:t xml:space="preserve">. </w:t>
      </w:r>
      <w:r w:rsidR="0093544D">
        <w:rPr>
          <w:lang w:val="hr-HR"/>
        </w:rPr>
        <w:t>travnja</w:t>
      </w:r>
      <w:r w:rsidR="00BB5EF2">
        <w:rPr>
          <w:lang w:val="hr-HR"/>
        </w:rPr>
        <w:t xml:space="preserve"> 2017. </w:t>
      </w:r>
      <w:r w:rsidR="00D95883">
        <w:rPr>
          <w:lang w:val="hr-HR"/>
        </w:rPr>
        <w:t>zaprimljen je kod ovoga suda prijedlog predlagatelj</w:t>
      </w:r>
      <w:r w:rsidR="001532BF">
        <w:rPr>
          <w:lang w:val="hr-HR"/>
        </w:rPr>
        <w:t>ice</w:t>
      </w:r>
      <w:r w:rsidR="00D95883">
        <w:rPr>
          <w:lang w:val="hr-HR"/>
        </w:rPr>
        <w:t xml:space="preserve"> </w:t>
      </w:r>
      <w:r w:rsidR="0093544D">
        <w:rPr>
          <w:lang w:val="hr-HR"/>
        </w:rPr>
        <w:t>Renate Ivaković iz Slavonskog Broda</w:t>
      </w:r>
      <w:r w:rsidR="00D95883">
        <w:rPr>
          <w:lang w:val="hr-HR"/>
        </w:rPr>
        <w:t xml:space="preserve"> za otvaranjem postupka stečaja potrošača navodeći da je pokrenu</w:t>
      </w:r>
      <w:r w:rsidR="001532BF">
        <w:rPr>
          <w:lang w:val="hr-HR"/>
        </w:rPr>
        <w:t>la</w:t>
      </w:r>
      <w:r w:rsidR="00D95883">
        <w:rPr>
          <w:lang w:val="hr-HR"/>
        </w:rPr>
        <w:t xml:space="preserve"> ispred Financijske agencije izvansudski postupak i da je isti bezuspješno okončan dana </w:t>
      </w:r>
      <w:r w:rsidR="0093544D">
        <w:rPr>
          <w:lang w:val="hr-HR"/>
        </w:rPr>
        <w:t>7. ožujka 2017.g.</w:t>
      </w:r>
    </w:p>
    <w:p w:rsidRDefault="00D95883" w:rsidP="008C0D81" w:rsidR="00D95883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</w:t>
      </w:r>
      <w:r w:rsidR="00C567C4">
        <w:rPr>
          <w:lang w:val="hr-HR"/>
        </w:rPr>
        <w:t>ice</w:t>
      </w:r>
      <w:r w:rsidR="00D95883">
        <w:rPr>
          <w:lang w:val="hr-HR"/>
        </w:rPr>
        <w:t xml:space="preserve">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D95883">
      <w:pPr>
        <w:jc w:val="both"/>
        <w:rPr>
          <w:lang w:val="hr-HR"/>
        </w:rPr>
      </w:pPr>
    </w:p>
    <w:p w:rsidRDefault="00D95883" w:rsidP="008C0D81" w:rsidR="00D95883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>a ( Narodne novine br: 100/15 ) obzirom na odredbu čl. 17. st.1. i čl. 44.</w:t>
      </w:r>
      <w:r w:rsidR="00C567C4">
        <w:rPr>
          <w:lang w:val="hr-HR"/>
        </w:rPr>
        <w:t xml:space="preserve"> st.</w:t>
      </w:r>
      <w:r w:rsidR="0056043F">
        <w:rPr>
          <w:lang w:val="hr-HR"/>
        </w:rPr>
        <w:t xml:space="preserve"> 3. i 4. Zakona o stečaju potrošača.</w:t>
      </w:r>
    </w:p>
    <w:p w:rsidRDefault="0056043F" w:rsidP="008C0D81" w:rsidR="0056043F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Slijedom navedenog 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</w:t>
      </w:r>
      <w:r w:rsidR="00F54DC9">
        <w:rPr>
          <w:lang w:val="hr-HR"/>
        </w:rPr>
        <w:t>Slavonskom Brodu</w:t>
      </w:r>
      <w:r w:rsidRPr="00B948CA">
        <w:rPr>
          <w:lang w:val="hr-HR"/>
        </w:rPr>
        <w:t xml:space="preserve">, </w:t>
      </w:r>
      <w:r w:rsidR="00662A33">
        <w:rPr>
          <w:lang w:val="hr-HR"/>
        </w:rPr>
        <w:t>2</w:t>
      </w:r>
      <w:r w:rsidR="00EE38A4">
        <w:rPr>
          <w:lang w:val="hr-HR"/>
        </w:rPr>
        <w:t>6</w:t>
      </w:r>
      <w:r w:rsidR="00BB5EF2">
        <w:rPr>
          <w:lang w:val="hr-HR"/>
        </w:rPr>
        <w:t>. svibnja 2017.</w:t>
      </w:r>
      <w:r w:rsidR="009B1113" w:rsidRPr="00B948CA">
        <w:rPr>
          <w:lang w:val="hr-HR"/>
        </w:rPr>
        <w:t xml:space="preserve"> godine</w:t>
      </w:r>
    </w:p>
    <w:p w:rsidRDefault="008456A1" w:rsidR="00B9345F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93544D" w:rsidR="0093544D" w:rsidRPr="00B948CA">
      <w:pPr>
        <w:ind w:firstLine="720" w:left="5760"/>
        <w:rPr>
          <w:lang w:val="hr-HR"/>
        </w:rPr>
      </w:pPr>
    </w:p>
    <w:p w:rsidRDefault="0093544D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Renata Marić-Ivanović</w:t>
      </w:r>
    </w:p>
    <w:p w:rsidRDefault="0056043F" w:rsidP="002E485F" w:rsidR="0056043F">
      <w:pPr>
        <w:pStyle w:val="Naslov1"/>
        <w:ind w:firstLine="720"/>
        <w:rPr>
          <w:b w:val="false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Protiv  ovog  rješenja  dozvoljena  je  žalba.  Žalba  se  podnosi  putem  ovog  suda,  nadležnom Županijskom sudu, pismeno u tri primjerka, u roku osam (8) dana od dana dostave  prijepisa ovog rješenja.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  <w:r w:rsidR="0055243A">
        <w:rPr>
          <w:lang w:val="hr-HR"/>
        </w:rPr>
        <w:t xml:space="preserve">, </w:t>
      </w:r>
    </w:p>
    <w:p w:rsidRDefault="0055243A" w:rsidP="00BB7A2D" w:rsidR="0055243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Renata Ivaković, </w:t>
      </w:r>
      <w:r w:rsidR="00D310C6">
        <w:rPr>
          <w:lang w:val="hr-HR"/>
        </w:rPr>
        <w:t>Slavonski Brod, E. Kumičića 7,</w:t>
      </w:r>
    </w:p>
    <w:p w:rsidRDefault="00D310C6" w:rsidP="00D310C6" w:rsidR="00D310C6" w:rsidRPr="00B948CA">
      <w:pPr>
        <w:pStyle w:val="Odlomakpopisa"/>
        <w:rPr>
          <w:lang w:val="hr-HR"/>
        </w:rPr>
      </w:pPr>
      <w:r>
        <w:rPr>
          <w:lang w:val="hr-HR"/>
        </w:rPr>
        <w:t>(sada Slavonski Brod, Zrinska 1/I, stan 23).</w:t>
      </w:r>
    </w:p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DEE" w:rsidR="00B50DEE">
      <w:r>
        <w:separator/>
      </w:r>
    </w:p>
  </w:endnote>
  <w:endnote w:id="0" w:type="continuationSeparator">
    <w:p w:rsidRDefault="00B50DEE" w:rsidR="00B50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DEE" w:rsidR="00B50DEE">
      <w:r>
        <w:separator/>
      </w:r>
    </w:p>
  </w:footnote>
  <w:footnote w:id="0" w:type="continuationSeparator">
    <w:p w:rsidRDefault="00B50DEE" w:rsidR="00B50D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43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97274"/>
    <w:rsid w:val="000B2B17"/>
    <w:rsid w:val="001532BF"/>
    <w:rsid w:val="00223AC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579BD"/>
    <w:rsid w:val="004D174C"/>
    <w:rsid w:val="004E12F4"/>
    <w:rsid w:val="0055243A"/>
    <w:rsid w:val="0056043F"/>
    <w:rsid w:val="00570FDE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74061C"/>
    <w:rsid w:val="00764A08"/>
    <w:rsid w:val="00770B8F"/>
    <w:rsid w:val="00793F3D"/>
    <w:rsid w:val="007B3B9C"/>
    <w:rsid w:val="007E1DFC"/>
    <w:rsid w:val="00822154"/>
    <w:rsid w:val="008456A1"/>
    <w:rsid w:val="008A507D"/>
    <w:rsid w:val="008C0D81"/>
    <w:rsid w:val="00905043"/>
    <w:rsid w:val="00924DC5"/>
    <w:rsid w:val="00932AC4"/>
    <w:rsid w:val="0093544D"/>
    <w:rsid w:val="00997F21"/>
    <w:rsid w:val="009B1113"/>
    <w:rsid w:val="009B22EC"/>
    <w:rsid w:val="00A638E9"/>
    <w:rsid w:val="00A7168D"/>
    <w:rsid w:val="00A83B98"/>
    <w:rsid w:val="00A8617D"/>
    <w:rsid w:val="00B269E6"/>
    <w:rsid w:val="00B35395"/>
    <w:rsid w:val="00B50DEE"/>
    <w:rsid w:val="00B83963"/>
    <w:rsid w:val="00B9345F"/>
    <w:rsid w:val="00B948CA"/>
    <w:rsid w:val="00BB5EF2"/>
    <w:rsid w:val="00BB7A2D"/>
    <w:rsid w:val="00BE088D"/>
    <w:rsid w:val="00C12CD9"/>
    <w:rsid w:val="00C3332A"/>
    <w:rsid w:val="00C567C4"/>
    <w:rsid w:val="00C6737F"/>
    <w:rsid w:val="00C739D4"/>
    <w:rsid w:val="00CC2E41"/>
    <w:rsid w:val="00CD732D"/>
    <w:rsid w:val="00CF3D91"/>
    <w:rsid w:val="00D310C6"/>
    <w:rsid w:val="00D95883"/>
    <w:rsid w:val="00DF1A6F"/>
    <w:rsid w:val="00E10AED"/>
    <w:rsid w:val="00E47DC4"/>
    <w:rsid w:val="00EE38A4"/>
    <w:rsid w:val="00F54DC9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32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A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32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A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349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Renata</izvorni_sadrzaj>
    <derivirana_varijabla naziv="DomainObject.DonositeljOdluke.Ime_1">Renata</derivirana_varijabla>
  </DomainObject.DonositeljOdluke.Ime>
  <DomainObject.DonositeljOdluke.Prezime>
    <izvorni_sadrzaj>Marić-Ivanović</izvorni_sadrzaj>
    <derivirana_varijabla naziv="DomainObject.DonositeljOdluke.Prezime_1">Marić-Ivanović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Ured 52</izvorni_sadrzaj>
    <derivirana_varijabla naziv="DomainObject.Predmet.Referada.Prostorija.Naziv_1">Ured 52</derivirana_varijabla>
  </DomainObject.Predmet.Referada.Prostorija.Naziv>
  <DomainObject.Predmet.Referada.Prostorija.Oznaka>
    <izvorni_sadrzaj>Ured 52</izvorni_sadrzaj>
    <derivirana_varijabla naziv="DomainObject.Predmet.Referada.Prostorija.Oznaka_1">Ured 52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Renata Marić-Ivanović</izvorni_sadrzaj>
    <derivirana_varijabla naziv="DomainObject.Predmet.Referada.Sudac_1">Renata Marić-Ivanović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Renata Ivaković</izvorni_sadrzaj>
    <derivirana_varijabla naziv="DomainObject.Predmet.StrankaFormated_1">  Renata Ivaković</derivirana_varijabla>
  </DomainObject.Predmet.StrankaFormated>
  <DomainObject.Predmet.StrankaFormatedOIB>
    <izvorni_sadrzaj>  Renata Ivaković, OIB 06622338620</izvorni_sadrzaj>
    <derivirana_varijabla naziv="DomainObject.Predmet.StrankaFormatedOIB_1">  Renata Ivaković, OIB 06622338620</derivirana_varijabla>
  </DomainObject.Predmet.StrankaFormatedOIB>
  <DomainObject.Predmet.StrankaFormatedWithAdress>
    <izvorni_sadrzaj> Renata Ivaković, Zrinska 1/I, 35000 Slavonski Brod</izvorni_sadrzaj>
    <derivirana_varijabla naziv="DomainObject.Predmet.StrankaFormatedWithAdress_1"> Renata Ivaković, Zrinska 1/I, 35000 Slavonski Brod</derivirana_varijabla>
  </DomainObject.Predmet.StrankaFormatedWithAdress>
  <DomainObject.Predmet.StrankaFormatedWithAdressOIB>
    <izvorni_sadrzaj> Renata Ivaković, OIB 06622338620, Zrinska 1/I, 35000 Slavonski Brod</izvorni_sadrzaj>
    <derivirana_varijabla naziv="DomainObject.Predmet.StrankaFormatedWithAdressOIB_1"> Renata Ivaković, OIB 06622338620, Zrinska 1/I, 35000 Slavonski Brod</derivirana_varijabla>
  </DomainObject.Predmet.StrankaFormatedWithAdressOIB>
  <DomainObject.Predmet.StrankaWithAdress>
    <izvorni_sadrzaj>Renata Ivaković Zrinska 1/I,35000 Slavonski Brod</izvorni_sadrzaj>
    <derivirana_varijabla naziv="DomainObject.Predmet.StrankaWithAdress_1">Renata Ivaković Zrinska 1/I,35000 Slavonski Brod</derivirana_varijabla>
  </DomainObject.Predmet.StrankaWithAdress>
  <DomainObject.Predmet.StrankaWithAdressOIB>
    <izvorni_sadrzaj>Renata Ivaković, OIB 06622338620, Zrinska 1/I,35000 Slavonski Brod</izvorni_sadrzaj>
    <derivirana_varijabla naziv="DomainObject.Predmet.StrankaWithAdressOIB_1">Renata Ivaković, OIB 06622338620, Zrinska 1/I,35000 Slavonski Brod</derivirana_varijabla>
  </DomainObject.Predmet.StrankaWithAdressOIB>
  <DomainObject.Predmet.StrankaNazivFormated>
    <izvorni_sadrzaj>Renata Ivaković</izvorni_sadrzaj>
    <derivirana_varijabla naziv="DomainObject.Predmet.StrankaNazivFormated_1">Renata Ivaković</derivirana_varijabla>
  </DomainObject.Predmet.StrankaNazivFormated>
  <DomainObject.Predmet.StrankaNazivFormatedOIB>
    <izvorni_sadrzaj>Renata Ivaković, OIB 06622338620</izvorni_sadrzaj>
    <derivirana_varijabla naziv="DomainObject.Predmet.StrankaNazivFormatedOIB_1">Renata Ivaković, OIB 06622338620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Marijana Pehar</izvorni_sadrzaj>
    <derivirana_varijabla naziv="DomainObject.Predmet.Zapisnicar_1">Marijana Pehar</derivirana_varijabla>
  </DomainObject.Predmet.Zapisnicar>
  <DomainObject.Predmet.StrankaListFormated>
    <izvorni_sadrzaj>
      <item>Renata Ivaković</item>
    </izvorni_sadrzaj>
    <derivirana_varijabla naziv="DomainObject.Predmet.StrankaListFormated_1">
      <item>Renata Ivaković</item>
    </derivirana_varijabla>
  </DomainObject.Predmet.StrankaListFormated>
  <DomainObject.Predmet.StrankaListFormatedOIB>
    <izvorni_sadrzaj>
      <item>Renata Ivaković, OIB 06622338620</item>
    </izvorni_sadrzaj>
    <derivirana_varijabla naziv="DomainObject.Predmet.StrankaListFormatedOIB_1">
      <item>Renata Ivaković, OIB 06622338620</item>
    </derivirana_varijabla>
  </DomainObject.Predmet.StrankaListFormatedOIB>
  <DomainObject.Predmet.StrankaListFormatedWithAdress>
    <izvorni_sadrzaj>
      <item>Renata Ivaković, Zrinska 1/I, 35000 Slavonski Brod</item>
    </izvorni_sadrzaj>
    <derivirana_varijabla naziv="DomainObject.Predmet.StrankaListFormatedWithAdress_1">
      <item>Renata Ivaković, Zrinska 1/I, 35000 Slavonski Brod</item>
    </derivirana_varijabla>
  </DomainObject.Predmet.StrankaListFormatedWithAdress>
  <DomainObject.Predmet.StrankaListFormatedWithAdressOIB>
    <izvorni_sadrzaj>
      <item>Renata Ivaković, OIB 06622338620, Zrinska 1/I, 35000 Slavonski Brod</item>
    </izvorni_sadrzaj>
    <derivirana_varijabla naziv="DomainObject.Predmet.StrankaListFormatedWithAdressOIB_1">
      <item>Renata Ivaković, OIB 06622338620, Zrinska 1/I, 35000 Slavonski Brod</item>
    </derivirana_varijabla>
  </DomainObject.Predmet.StrankaListFormatedWithAdressOIB>
  <DomainObject.Predmet.StrankaListNazivFormated>
    <izvorni_sadrzaj>
      <item>Renata Ivaković</item>
    </izvorni_sadrzaj>
    <derivirana_varijabla naziv="DomainObject.Predmet.StrankaListNazivFormated_1">
      <item>Renata Ivaković</item>
    </derivirana_varijabla>
  </DomainObject.Predmet.StrankaListNazivFormated>
  <DomainObject.Predmet.StrankaListNazivFormatedOIB>
    <izvorni_sadrzaj>
      <item>Renata Ivaković, OIB 06622338620</item>
    </izvorni_sadrzaj>
    <derivirana_varijabla naziv="DomainObject.Predmet.StrankaListNazivFormatedOIB_1">
      <item>Renata Ivaković, OIB 06622338620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Renata Ivaković</izvorni_sadrzaj>
    <derivirana_varijabla naziv="DomainObject.Predmet.StrankaIDrugi_1">Renata Ivaković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Renata Ivaković, OIB 06622338620, Zrinska 1/I, 35000 Slavonski Brod</izvorni_sadrzaj>
    <derivirana_varijabla naziv="DomainObject.Predmet.StrankaIDrugiAdressOIB_1">Renata Ivaković, OIB 06622338620, Zrinska 1/I, 35000 Slavonski Brod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Renata Ivaković</item>
    </izvorni_sadrzaj>
    <derivirana_varijabla naziv="DomainObject.Predmet.SudioniciListNaziv_1">
      <item>Renata Ivaković</item>
    </derivirana_varijabla>
  </DomainObject.Predmet.SudioniciListNaziv>
  <DomainObject.Predmet.SudioniciListAdressOIB>
    <izvorni_sadrzaj>
      <item>Renata Ivaković, OIB 06622338620, Zrinska 1/I,35000 Slavonski Brod</item>
    </izvorni_sadrzaj>
    <derivirana_varijabla naziv="DomainObject.Predmet.SudioniciListAdressOIB_1">
      <item>Renata Ivaković, OIB 06622338620, Zrinska 1/I,35000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06622338620</item>
    </izvorni_sadrzaj>
    <derivirana_varijabla naziv="DomainObject.Predmet.SudioniciListNazivOIB_1">
      <item>, OIB 06622338620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478319-EF6A-412D-A26B-BAAC3C81B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297</properties:Words>
  <properties:Characters>1559</properties:Characters>
  <properties:Lines>51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2017-05-26T10:00:00Z</dcterms:created>
  <dc:creator>Ana Lovrinov</dc:creator>
  <cp:lastModifiedBy>Marijana Pehar</cp:lastModifiedBy>
  <cp:lastPrinted>2017-05-26T09:37:00Z</cp:lastPrinted>
  <dcterms:modified xmlns:xsi="http://www.w3.org/2001/XMLSchema-instance" xsi:type="dcterms:W3CDTF">2017-05-26T10:02:00Z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