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dded" w14:paraId="918dded" w:rsidRDefault="00C0179C" w:rsidP="00910611" w:rsidR="00C017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79C" w:rsidP="00910611" w:rsidR="00C0179C">
      <w:r>
        <w:rPr>
          <w:rFonts w:eastAsia="MS Mincho"/>
        </w:rPr>
        <w:t>REPUBLIKA HRVATSKA</w:t>
      </w:r>
    </w:p>
    <w:p w:rsidRDefault="00C0179C" w:rsidP="00910611" w:rsidR="00C0179C">
      <w:r>
        <w:rPr>
          <w:rFonts w:eastAsia="MS Mincho"/>
        </w:rPr>
        <w:t>TRGOVAČKI SUD U RIJECI</w:t>
      </w:r>
    </w:p>
    <w:p w:rsidRDefault="00C0179C" w:rsidR="00C017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827076"/>
    <w:p w:rsidRDefault="00030800" w:rsidP="00F33405" w:rsidR="00030800" w:rsidRPr="00827076">
      <w:pPr>
        <w:pStyle w:val="Naslov1"/>
        <w:rPr>
          <w:b w:val="false"/>
          <w:sz w:val="24"/>
          <w:szCs w:val="24"/>
        </w:rPr>
      </w:pPr>
      <w:r w:rsidRPr="00827076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827076">
      <w:pPr>
        <w:pStyle w:val="Naslov1"/>
        <w:rPr>
          <w:b w:val="false"/>
          <w:sz w:val="24"/>
          <w:szCs w:val="24"/>
        </w:rPr>
      </w:pPr>
      <w:r w:rsidRPr="00827076">
        <w:rPr>
          <w:b w:val="false"/>
          <w:sz w:val="24"/>
          <w:szCs w:val="24"/>
        </w:rPr>
        <w:t>R</w:t>
      </w:r>
      <w:r w:rsidR="000C7249" w:rsidRPr="00827076">
        <w:rPr>
          <w:b w:val="false"/>
          <w:sz w:val="24"/>
          <w:szCs w:val="24"/>
        </w:rPr>
        <w:t xml:space="preserve"> </w:t>
      </w:r>
      <w:r w:rsidRPr="00827076">
        <w:rPr>
          <w:b w:val="false"/>
          <w:sz w:val="24"/>
          <w:szCs w:val="24"/>
        </w:rPr>
        <w:t>J</w:t>
      </w:r>
      <w:r w:rsidR="000C7249" w:rsidRPr="00827076">
        <w:rPr>
          <w:b w:val="false"/>
          <w:sz w:val="24"/>
          <w:szCs w:val="24"/>
        </w:rPr>
        <w:t xml:space="preserve"> </w:t>
      </w:r>
      <w:r w:rsidRPr="00827076">
        <w:rPr>
          <w:b w:val="false"/>
          <w:sz w:val="24"/>
          <w:szCs w:val="24"/>
        </w:rPr>
        <w:t>E</w:t>
      </w:r>
      <w:r w:rsidR="000C7249" w:rsidRPr="00827076">
        <w:rPr>
          <w:b w:val="false"/>
          <w:sz w:val="24"/>
          <w:szCs w:val="24"/>
        </w:rPr>
        <w:t xml:space="preserve"> </w:t>
      </w:r>
      <w:r w:rsidRPr="00827076">
        <w:rPr>
          <w:b w:val="false"/>
          <w:sz w:val="24"/>
          <w:szCs w:val="24"/>
        </w:rPr>
        <w:t>Š</w:t>
      </w:r>
      <w:r w:rsidR="000C7249" w:rsidRPr="00827076">
        <w:rPr>
          <w:b w:val="false"/>
          <w:sz w:val="24"/>
          <w:szCs w:val="24"/>
        </w:rPr>
        <w:t xml:space="preserve"> </w:t>
      </w:r>
      <w:r w:rsidRPr="00827076">
        <w:rPr>
          <w:b w:val="false"/>
          <w:sz w:val="24"/>
          <w:szCs w:val="24"/>
        </w:rPr>
        <w:t>E</w:t>
      </w:r>
      <w:r w:rsidR="000C7249" w:rsidRPr="00827076">
        <w:rPr>
          <w:b w:val="false"/>
          <w:sz w:val="24"/>
          <w:szCs w:val="24"/>
        </w:rPr>
        <w:t xml:space="preserve"> </w:t>
      </w:r>
      <w:r w:rsidRPr="00827076">
        <w:rPr>
          <w:b w:val="false"/>
          <w:sz w:val="24"/>
          <w:szCs w:val="24"/>
        </w:rPr>
        <w:t>N</w:t>
      </w:r>
      <w:r w:rsidR="000C7249" w:rsidRPr="00827076">
        <w:rPr>
          <w:b w:val="false"/>
          <w:sz w:val="24"/>
          <w:szCs w:val="24"/>
        </w:rPr>
        <w:t xml:space="preserve"> </w:t>
      </w:r>
      <w:r w:rsidRPr="00827076">
        <w:rPr>
          <w:b w:val="false"/>
          <w:sz w:val="24"/>
          <w:szCs w:val="24"/>
        </w:rPr>
        <w:t>J</w:t>
      </w:r>
      <w:r w:rsidR="000C7249" w:rsidRPr="00827076">
        <w:rPr>
          <w:b w:val="false"/>
          <w:sz w:val="24"/>
          <w:szCs w:val="24"/>
        </w:rPr>
        <w:t xml:space="preserve"> </w:t>
      </w:r>
      <w:r w:rsidRPr="00827076">
        <w:rPr>
          <w:b w:val="false"/>
          <w:sz w:val="24"/>
          <w:szCs w:val="24"/>
        </w:rPr>
        <w:t>E</w:t>
      </w:r>
    </w:p>
    <w:p w:rsidRDefault="00781BE5" w:rsidP="00F33405" w:rsidR="00781BE5" w:rsidRPr="00827076"/>
    <w:p w:rsidRDefault="00F33405" w:rsidP="0024217C" w:rsidR="0024217C" w:rsidRPr="00827076">
      <w:pPr>
        <w:jc w:val="both"/>
      </w:pPr>
      <w:r w:rsidRPr="00827076">
        <w:t xml:space="preserve">Trgovački sud u Rijeci, po stečajnom sucu Veri Jelenović, </w:t>
      </w:r>
      <w:r w:rsidR="00B326B9" w:rsidRPr="00827076">
        <w:t>u nastavku postupka radi naknadne diobe stečajne mase dužnika GMT SPORT I INTERIJERI društvo s ograničenom odgovornošću za trgovinu, usluge i zastupanje u stečaju Viškovo, Marićeva Draga 3, MBS: 040025523</w:t>
      </w:r>
      <w:r w:rsidR="005D1F3F" w:rsidRPr="00827076">
        <w:rPr>
          <w:bCs/>
        </w:rPr>
        <w:t xml:space="preserve"> </w:t>
      </w:r>
      <w:r w:rsidRPr="00827076">
        <w:t>na</w:t>
      </w:r>
      <w:r w:rsidR="006C3491" w:rsidRPr="00827076">
        <w:t>kon</w:t>
      </w:r>
      <w:r w:rsidRPr="00827076">
        <w:t xml:space="preserve"> </w:t>
      </w:r>
      <w:r w:rsidR="00827076" w:rsidRPr="00827076">
        <w:t xml:space="preserve">posebnog </w:t>
      </w:r>
      <w:r w:rsidRPr="00827076">
        <w:t>ispitno</w:t>
      </w:r>
      <w:r w:rsidR="006C3491" w:rsidRPr="00827076">
        <w:t>g</w:t>
      </w:r>
      <w:r w:rsidRPr="00827076">
        <w:t xml:space="preserve"> ročišt</w:t>
      </w:r>
      <w:r w:rsidR="006C3491" w:rsidRPr="00827076">
        <w:t>a</w:t>
      </w:r>
      <w:r w:rsidRPr="00827076">
        <w:t xml:space="preserve"> održano</w:t>
      </w:r>
      <w:r w:rsidR="006C3491" w:rsidRPr="00827076">
        <w:t>g</w:t>
      </w:r>
      <w:r w:rsidRPr="00827076">
        <w:t xml:space="preserve"> dana </w:t>
      </w:r>
      <w:r w:rsidR="00827076" w:rsidRPr="00827076">
        <w:t>21. rujna</w:t>
      </w:r>
      <w:r w:rsidR="00B326B9" w:rsidRPr="00827076">
        <w:t xml:space="preserve"> 2016</w:t>
      </w:r>
      <w:r w:rsidR="00382FE8" w:rsidRPr="00827076">
        <w:t xml:space="preserve">. </w:t>
      </w:r>
      <w:r w:rsidR="008E57E2" w:rsidRPr="00827076">
        <w:t>godine</w:t>
      </w:r>
    </w:p>
    <w:p w:rsidRDefault="00827076" w:rsidP="0024217C" w:rsidR="00827076" w:rsidRPr="00827076">
      <w:pPr>
        <w:jc w:val="both"/>
      </w:pPr>
    </w:p>
    <w:p w:rsidRDefault="00F33405" w:rsidP="00F33405" w:rsidR="00F33405" w:rsidRPr="00827076">
      <w:pPr>
        <w:jc w:val="center"/>
      </w:pPr>
      <w:r w:rsidRPr="00827076">
        <w:t>r i j e š i o  j e</w:t>
      </w:r>
    </w:p>
    <w:p w:rsidRDefault="00F33405" w:rsidP="00F33405" w:rsidR="00F33405" w:rsidRPr="00827076">
      <w:pPr>
        <w:jc w:val="center"/>
      </w:pPr>
    </w:p>
    <w:p w:rsidRDefault="00F33405" w:rsidP="00F33405" w:rsidR="00F33405" w:rsidRPr="00827076">
      <w:pPr>
        <w:jc w:val="both"/>
      </w:pPr>
      <w:r w:rsidRPr="00827076">
        <w:tab/>
      </w:r>
      <w:r w:rsidRPr="00827076">
        <w:tab/>
        <w:t>I. Utvrđene su tražbine sljedećih vjerovnika viših isplatnih redova:</w:t>
      </w:r>
    </w:p>
    <w:p w:rsidRDefault="00F33405" w:rsidP="00F33405" w:rsidR="00F33405" w:rsidRPr="00827076">
      <w:pPr>
        <w:rPr>
          <w:bCs/>
        </w:rPr>
      </w:pPr>
      <w:r w:rsidRPr="00827076">
        <w:rPr>
          <w:bCs/>
        </w:rPr>
        <w:t>drugi viši isplatni red</w:t>
      </w:r>
    </w:p>
    <w:p w:rsidRDefault="00827076" w:rsidP="00827076" w:rsidR="00827076" w:rsidRPr="00827076">
      <w:pPr>
        <w:numPr>
          <w:ilvl w:val="0"/>
          <w:numId w:val="3"/>
        </w:numPr>
      </w:pPr>
      <w:r w:rsidRPr="00827076">
        <w:t xml:space="preserve">PARKETMONT obrt za završne radove, trgovinu i usluge, vl. Boris Jurin, Lug </w:t>
      </w:r>
    </w:p>
    <w:p w:rsidRDefault="00827076" w:rsidP="00827076" w:rsidR="00F33405" w:rsidRPr="00827076">
      <w:pPr>
        <w:ind w:left="540"/>
      </w:pPr>
      <w:r w:rsidRPr="00827076">
        <w:t>Poznanovečki, T. i J. Jurin 6</w:t>
      </w:r>
      <w:r w:rsidR="004C0FF1" w:rsidRPr="00827076">
        <w:t xml:space="preserve">                            </w:t>
      </w:r>
      <w:r w:rsidRPr="00827076">
        <w:t xml:space="preserve">                                </w:t>
      </w:r>
      <w:r>
        <w:t xml:space="preserve">  </w:t>
      </w:r>
      <w:r w:rsidRPr="00827076">
        <w:t xml:space="preserve">   </w:t>
      </w:r>
      <w:r w:rsidR="004C0FF1" w:rsidRPr="00827076">
        <w:t xml:space="preserve"> </w:t>
      </w:r>
      <w:r w:rsidR="00583442" w:rsidRPr="00827076">
        <w:t xml:space="preserve">  </w:t>
      </w:r>
      <w:r w:rsidR="004C0FF1" w:rsidRPr="00827076">
        <w:t xml:space="preserve"> </w:t>
      </w:r>
      <w:r w:rsidR="00583442" w:rsidRPr="00827076">
        <w:t xml:space="preserve"> </w:t>
      </w:r>
      <w:r w:rsidR="0024217C" w:rsidRPr="00827076">
        <w:t xml:space="preserve">  </w:t>
      </w:r>
      <w:r w:rsidR="003503FE" w:rsidRPr="00827076">
        <w:t xml:space="preserve"> </w:t>
      </w:r>
      <w:r w:rsidRPr="00827076">
        <w:t xml:space="preserve">188.009,28 </w:t>
      </w:r>
      <w:r w:rsidR="00F33405" w:rsidRPr="00827076">
        <w:t>kn</w:t>
      </w:r>
    </w:p>
    <w:p w:rsidRDefault="00F33405" w:rsidP="00F33405" w:rsidR="00827076" w:rsidRPr="00827076">
      <w:r w:rsidRPr="00827076">
        <w:t xml:space="preserve"> </w:t>
      </w:r>
      <w:r w:rsidR="00B326B9" w:rsidRPr="00827076">
        <w:t xml:space="preserve"> </w:t>
      </w:r>
      <w:r w:rsidR="003503FE" w:rsidRPr="00827076">
        <w:t xml:space="preserve"> </w:t>
      </w:r>
      <w:r w:rsidR="0072227A" w:rsidRPr="00827076">
        <w:t>2</w:t>
      </w:r>
      <w:r w:rsidRPr="00827076">
        <w:t xml:space="preserve">. </w:t>
      </w:r>
      <w:r w:rsidR="00827076" w:rsidRPr="00827076">
        <w:rPr>
          <w:bCs/>
        </w:rPr>
        <w:t>INTERŠPED VUKOVAR</w:t>
      </w:r>
      <w:r w:rsidR="00827076" w:rsidRPr="00827076">
        <w:t xml:space="preserve"> d.o.o. za međunarodnu špediciju Vukovar, Dunavski prilaz 3</w:t>
      </w:r>
      <w:r w:rsidR="004C0FF1" w:rsidRPr="00827076">
        <w:t xml:space="preserve"> </w:t>
      </w:r>
    </w:p>
    <w:p w:rsidRDefault="004C0FF1" w:rsidP="00827076" w:rsidR="00F33405" w:rsidRPr="00827076">
      <w:pPr>
        <w:jc w:val="right"/>
      </w:pPr>
      <w:r w:rsidRPr="00827076">
        <w:t xml:space="preserve">              </w:t>
      </w:r>
      <w:r w:rsidR="00583442" w:rsidRPr="00827076">
        <w:t xml:space="preserve"> </w:t>
      </w:r>
      <w:r w:rsidR="003503FE" w:rsidRPr="00827076">
        <w:t xml:space="preserve"> </w:t>
      </w:r>
      <w:r w:rsidR="00B326B9" w:rsidRPr="00827076">
        <w:t xml:space="preserve">                     </w:t>
      </w:r>
      <w:r w:rsidR="003503FE" w:rsidRPr="00827076">
        <w:t xml:space="preserve">  </w:t>
      </w:r>
      <w:r w:rsidR="00827076" w:rsidRPr="00827076">
        <w:t xml:space="preserve">112.241,33 </w:t>
      </w:r>
      <w:r w:rsidR="00F33405" w:rsidRPr="00827076">
        <w:t>kn</w:t>
      </w:r>
    </w:p>
    <w:p w:rsidRDefault="00337396" w:rsidP="00583442" w:rsidR="00583442" w:rsidRPr="00827076">
      <w:pPr>
        <w:jc w:val="both"/>
      </w:pPr>
      <w:r w:rsidRPr="00827076">
        <w:t xml:space="preserve">             </w:t>
      </w:r>
    </w:p>
    <w:p w:rsidRDefault="00827076" w:rsidP="00827076" w:rsidR="00827076" w:rsidRPr="00827076">
      <w:pPr>
        <w:jc w:val="both"/>
      </w:pPr>
      <w:r w:rsidRPr="00827076">
        <w:tab/>
      </w:r>
      <w:r w:rsidRPr="00827076">
        <w:tab/>
        <w:t>II.Osporene su sljedeće tražbine viših isplatnih redova:</w:t>
      </w:r>
    </w:p>
    <w:p w:rsidRDefault="00827076" w:rsidP="00827076" w:rsidR="00827076" w:rsidRPr="00827076">
      <w:pPr>
        <w:jc w:val="both"/>
      </w:pPr>
      <w:r w:rsidRPr="00827076">
        <w:t>prvi viši isplatni red</w:t>
      </w:r>
    </w:p>
    <w:p w:rsidRDefault="00827076" w:rsidP="00827076" w:rsidR="00827076" w:rsidRPr="00827076">
      <w:pPr>
        <w:numPr>
          <w:ilvl w:val="0"/>
          <w:numId w:val="4"/>
        </w:numPr>
        <w:jc w:val="both"/>
      </w:pPr>
      <w:r w:rsidRPr="00827076">
        <w:t xml:space="preserve">Ivo Cvjetović, Mogilske stube 15, Zagreb          </w:t>
      </w:r>
      <w:r>
        <w:t xml:space="preserve">                      </w:t>
      </w:r>
      <w:r w:rsidRPr="00827076">
        <w:t xml:space="preserve">         97.493,85 kn bruto </w:t>
      </w:r>
    </w:p>
    <w:p w:rsidRDefault="00827076" w:rsidP="00827076" w:rsidR="00827076" w:rsidRPr="00827076">
      <w:pPr>
        <w:numPr>
          <w:ilvl w:val="0"/>
          <w:numId w:val="4"/>
        </w:numPr>
        <w:jc w:val="both"/>
      </w:pPr>
      <w:r w:rsidRPr="00827076">
        <w:t>A</w:t>
      </w:r>
      <w:r>
        <w:t>rni</w:t>
      </w:r>
      <w:r w:rsidRPr="00827076">
        <w:t xml:space="preserve"> O</w:t>
      </w:r>
      <w:r>
        <w:t>mbla</w:t>
      </w:r>
      <w:r w:rsidRPr="00827076">
        <w:t xml:space="preserve">, Žarka Peljaza 20, Kostrena              </w:t>
      </w:r>
      <w:r>
        <w:t xml:space="preserve">               </w:t>
      </w:r>
      <w:r w:rsidRPr="00827076">
        <w:t xml:space="preserve">   </w:t>
      </w:r>
      <w:r>
        <w:t xml:space="preserve">       </w:t>
      </w:r>
      <w:r w:rsidRPr="00827076">
        <w:t xml:space="preserve">    49.300,00 kn bruto</w:t>
      </w:r>
    </w:p>
    <w:p w:rsidRDefault="00827076" w:rsidP="00827076" w:rsidR="00827076" w:rsidRPr="00827076">
      <w:pPr>
        <w:jc w:val="both"/>
      </w:pPr>
    </w:p>
    <w:p w:rsidRDefault="00827076" w:rsidP="00827076" w:rsidR="00827076" w:rsidRPr="00827076">
      <w:pPr>
        <w:jc w:val="both"/>
      </w:pPr>
      <w:r w:rsidRPr="00827076">
        <w:t xml:space="preserve">Stečajni upravitelj osporio je tražbinu </w:t>
      </w:r>
      <w:r>
        <w:t>prvo</w:t>
      </w:r>
      <w:r w:rsidRPr="00827076">
        <w:t xml:space="preserve">g višeg isplatnog reda stečajnog vjerovnika Ivo Cvjetović, Mogilske stube 15, Zagreb u iznosu od 97.493,85 kn bruto. </w:t>
      </w:r>
    </w:p>
    <w:p w:rsidRDefault="00827076" w:rsidP="00827076" w:rsidR="00827076" w:rsidRPr="00827076">
      <w:pPr>
        <w:jc w:val="both"/>
      </w:pPr>
      <w:r w:rsidRPr="00827076">
        <w:tab/>
      </w:r>
      <w:r w:rsidRPr="00827076">
        <w:tab/>
        <w:t>Stečajni vjerovnik Ivo Cvjetović, Mogilske stube 15, Zagreb upućuje se na parnicu radi utvrđivanja osnovanosti osporene tražbine drugog višeg isplatnog reda tražbina u iznosu od 97.493,85 kn bruto u roku od 8 dana od dana dostave izvatka iz ovog rješenja, inače će se smatrati da je odustao od prava na vođenje parnice.</w:t>
      </w:r>
    </w:p>
    <w:p w:rsidRDefault="00827076" w:rsidP="00F33405" w:rsidR="00827076" w:rsidRPr="00827076">
      <w:pPr>
        <w:pStyle w:val="Naslov2"/>
        <w:jc w:val="center"/>
        <w:rPr>
          <w:b w:val="false"/>
          <w:bCs w:val="false"/>
          <w:szCs w:val="24"/>
        </w:rPr>
      </w:pPr>
    </w:p>
    <w:p w:rsidRDefault="00827076" w:rsidP="00827076" w:rsidR="00827076" w:rsidRPr="00827076">
      <w:pPr>
        <w:jc w:val="both"/>
      </w:pPr>
      <w:r w:rsidRPr="00827076">
        <w:t xml:space="preserve">Stečajni upravitelj osporio je tražbinu </w:t>
      </w:r>
      <w:r>
        <w:t>prvo</w:t>
      </w:r>
      <w:r w:rsidRPr="00827076">
        <w:t>g višeg isplatnog reda stečajnog vjerovnika A</w:t>
      </w:r>
      <w:r>
        <w:t>rni</w:t>
      </w:r>
      <w:r w:rsidRPr="00827076">
        <w:t xml:space="preserve"> O</w:t>
      </w:r>
      <w:r>
        <w:t>mbla</w:t>
      </w:r>
      <w:r w:rsidRPr="00827076">
        <w:t xml:space="preserve">, Žarka Peljaza 20, Kostrena </w:t>
      </w:r>
      <w:r>
        <w:t xml:space="preserve"> </w:t>
      </w:r>
      <w:r w:rsidRPr="00827076">
        <w:t xml:space="preserve">u iznosu od 49.300,00 kn bruto. </w:t>
      </w:r>
    </w:p>
    <w:p w:rsidRDefault="00827076" w:rsidP="00827076" w:rsidR="00827076" w:rsidRPr="00827076">
      <w:pPr>
        <w:jc w:val="both"/>
      </w:pPr>
      <w:r w:rsidRPr="00827076">
        <w:tab/>
      </w:r>
      <w:r w:rsidRPr="00827076">
        <w:tab/>
        <w:t>Stečajni vjerovnik A</w:t>
      </w:r>
      <w:r>
        <w:t>rni</w:t>
      </w:r>
      <w:r w:rsidRPr="00827076">
        <w:t xml:space="preserve"> O</w:t>
      </w:r>
      <w:r>
        <w:t>mbla</w:t>
      </w:r>
      <w:r w:rsidRPr="00827076">
        <w:t>, Žarka Peljaza 20, Kostrena upućuje se na parnicu radi utvrđivanja osnovanosti osporene tražbine drugog višeg isplatnog reda tražbina u iznosu od 49.300,00 kn bruto u roku od 8 dana od dana dostave izvatka iz ovog rješenja, inače će se smatrati da je odustao od prava na vođenje parnice.</w:t>
      </w:r>
    </w:p>
    <w:p w:rsidRDefault="00827076" w:rsidP="00F33405" w:rsidR="00827076" w:rsidRPr="00827076">
      <w:pPr>
        <w:pStyle w:val="Naslov2"/>
        <w:jc w:val="center"/>
        <w:rPr>
          <w:b w:val="false"/>
          <w:bCs w:val="false"/>
          <w:szCs w:val="24"/>
        </w:rPr>
      </w:pPr>
    </w:p>
    <w:p w:rsidRDefault="00827076" w:rsidP="00F33405" w:rsidR="00827076" w:rsidRPr="00827076">
      <w:pPr>
        <w:pStyle w:val="Naslov2"/>
        <w:jc w:val="center"/>
        <w:rPr>
          <w:b w:val="false"/>
          <w:bCs w:val="false"/>
          <w:szCs w:val="24"/>
        </w:rPr>
      </w:pPr>
    </w:p>
    <w:p w:rsidRDefault="00F33405" w:rsidP="00F33405" w:rsidR="00F33405" w:rsidRPr="00827076">
      <w:pPr>
        <w:pStyle w:val="Naslov2"/>
        <w:jc w:val="center"/>
        <w:rPr>
          <w:b w:val="false"/>
          <w:bCs w:val="false"/>
          <w:szCs w:val="24"/>
        </w:rPr>
      </w:pPr>
      <w:r w:rsidRPr="00827076">
        <w:rPr>
          <w:b w:val="false"/>
          <w:bCs w:val="false"/>
          <w:szCs w:val="24"/>
        </w:rPr>
        <w:t>Obrazloženje</w:t>
      </w:r>
    </w:p>
    <w:p w:rsidRDefault="00F33405" w:rsidP="00F33405" w:rsidR="00F33405" w:rsidRPr="00827076">
      <w:pPr>
        <w:jc w:val="both"/>
      </w:pPr>
      <w:r w:rsidRPr="00827076">
        <w:tab/>
      </w:r>
      <w:r w:rsidRPr="00827076">
        <w:tab/>
        <w:t xml:space="preserve">Na </w:t>
      </w:r>
      <w:r w:rsidR="00827076" w:rsidRPr="00827076">
        <w:t>posebnom</w:t>
      </w:r>
      <w:r w:rsidRPr="00827076">
        <w:t xml:space="preserve"> ispitnom ročištu održanom dana </w:t>
      </w:r>
      <w:r w:rsidR="00827076" w:rsidRPr="00827076">
        <w:t>21. travnja</w:t>
      </w:r>
      <w:r w:rsidR="00B326B9" w:rsidRPr="00827076">
        <w:t xml:space="preserve"> 2016</w:t>
      </w:r>
      <w:r w:rsidR="004C0FF1" w:rsidRPr="00827076">
        <w:t>.</w:t>
      </w:r>
      <w:r w:rsidR="001209CF" w:rsidRPr="00827076">
        <w:t xml:space="preserve"> godine</w:t>
      </w:r>
      <w:r w:rsidRPr="00827076">
        <w:t xml:space="preserve"> ispitane su sve prijavljene tražbine prijavljene prema svojim iznosima i redu.</w:t>
      </w:r>
    </w:p>
    <w:p w:rsidRDefault="00F33405" w:rsidP="00F33405" w:rsidR="00F33405" w:rsidRPr="00827076">
      <w:pPr>
        <w:jc w:val="both"/>
      </w:pPr>
      <w:r w:rsidRPr="00827076">
        <w:tab/>
      </w:r>
      <w:r w:rsidRPr="00827076">
        <w:tab/>
        <w:t xml:space="preserve">Stečajni je sudac </w:t>
      </w:r>
      <w:r w:rsidR="005C6105" w:rsidRPr="00827076">
        <w:t>na temelju</w:t>
      </w:r>
      <w:r w:rsidRPr="00827076">
        <w:t xml:space="preserve"> članka 177. stavak 2. </w:t>
      </w:r>
      <w:r w:rsidR="008E57E2" w:rsidRPr="00827076">
        <w:t xml:space="preserve">Stečajnog zakona </w:t>
      </w:r>
      <w:r w:rsidR="008E57E2" w:rsidRPr="00827076">
        <w:rPr>
          <w:bCs/>
        </w:rPr>
        <w:t>(objavljen u NN 44/96, 29/99, 129/00, 123/03, 82/06, 116/10, 25/12</w:t>
      </w:r>
      <w:r w:rsidR="00827076" w:rsidRPr="00827076">
        <w:rPr>
          <w:bCs/>
        </w:rPr>
        <w:t xml:space="preserve">, </w:t>
      </w:r>
      <w:r w:rsidR="008E57E2" w:rsidRPr="00827076">
        <w:rPr>
          <w:bCs/>
        </w:rPr>
        <w:t>133/12</w:t>
      </w:r>
      <w:r w:rsidR="00827076" w:rsidRPr="00827076">
        <w:rPr>
          <w:bCs/>
        </w:rPr>
        <w:t>, 71/15</w:t>
      </w:r>
      <w:r w:rsidR="008E57E2" w:rsidRPr="00827076">
        <w:rPr>
          <w:bCs/>
        </w:rPr>
        <w:t>)</w:t>
      </w:r>
      <w:r w:rsidRPr="00827076">
        <w:t xml:space="preserve">  sastavio tablicu ispitanih tražbina u koju su za svaku tražbinu uneseni podaci u kojoj je mjeri tražbina </w:t>
      </w:r>
      <w:r w:rsidRPr="00827076">
        <w:lastRenderedPageBreak/>
        <w:t>utvrđena prema svom iznosu i svom redu, odnosno kojem iznosu i od koga je tražbina osporena.</w:t>
      </w:r>
    </w:p>
    <w:p w:rsidRDefault="00827076" w:rsidP="00827076" w:rsidR="00827076" w:rsidRPr="00827076">
      <w:pPr>
        <w:jc w:val="both"/>
      </w:pPr>
      <w:r w:rsidRPr="00827076">
        <w:t xml:space="preserve">                     Tražbine označene u točki I. izreke ovog rješenja se na temelju članka 177. stavka 1. Stečajnog zakona </w:t>
      </w:r>
      <w:r w:rsidRPr="00827076">
        <w:rPr>
          <w:bCs/>
        </w:rPr>
        <w:t>(objavljen u NN 44/96, 29/99, 129/00, 123/03, 82/06, 116/10, 25/12, 133/12, 71/15)</w:t>
      </w:r>
      <w:r w:rsidRPr="00827076">
        <w:t xml:space="preserve"> smatraju utvrđenim, budući da ih nije osporio stečajni upravitelj niti koji od stečajnih vjerovnika.</w:t>
      </w:r>
    </w:p>
    <w:p w:rsidRDefault="00827076" w:rsidP="00827076" w:rsidR="00827076" w:rsidRPr="00827076">
      <w:pPr>
        <w:jc w:val="both"/>
      </w:pPr>
      <w:r w:rsidRPr="00827076">
        <w:tab/>
      </w:r>
      <w:r w:rsidRPr="00827076">
        <w:tab/>
        <w:t>Stečajni upravitelj je osporio, a na ročištu osporavanje nije otklonjeno, uz obrazloženje kako slijedi:</w:t>
      </w:r>
    </w:p>
    <w:p w:rsidRDefault="00827076" w:rsidP="00827076" w:rsidR="00827076" w:rsidRPr="00827076">
      <w:pPr>
        <w:jc w:val="both"/>
      </w:pPr>
      <w:r w:rsidRPr="00827076">
        <w:tab/>
      </w:r>
      <w:r w:rsidRPr="00827076">
        <w:tab/>
        <w:t xml:space="preserve">Stečajni upravitelj je osporio tražbinu </w:t>
      </w:r>
      <w:r>
        <w:t>prv</w:t>
      </w:r>
      <w:r w:rsidRPr="00827076">
        <w:t xml:space="preserve">og višeg isplatnog reda stečajnog vjerovnika </w:t>
      </w:r>
      <w:r w:rsidR="007031F7" w:rsidRPr="00827076">
        <w:t>Ivo Cvjetović, Mogilske stube 15, Zagreb u iznosu od 97.493,85 kn bruto</w:t>
      </w:r>
      <w:r w:rsidRPr="00827076">
        <w:rPr>
          <w:noProof/>
        </w:rPr>
        <w:t xml:space="preserve"> s osnove </w:t>
      </w:r>
      <w:r w:rsidR="007031F7">
        <w:t>plaće, bonusa, troškova uz obrazloženje kako je na ročištu 2. ožujka 2016. godine priznato potraživanje ovog vjerovnika u iznosu od 26.281,20 kn, dok preostali iznos nije potkrijepljen vjerodostojnom dokumentacijom</w:t>
      </w:r>
      <w:r w:rsidRPr="00827076">
        <w:rPr>
          <w:noProof/>
        </w:rPr>
        <w:t xml:space="preserve">. </w:t>
      </w:r>
    </w:p>
    <w:p w:rsidRDefault="00827076" w:rsidP="00827076" w:rsidR="00827076" w:rsidRPr="00827076">
      <w:pPr>
        <w:jc w:val="both"/>
      </w:pPr>
      <w:r w:rsidRPr="00827076">
        <w:tab/>
      </w:r>
      <w:r w:rsidRPr="00827076">
        <w:tab/>
        <w:t xml:space="preserve">Valjalo je stoga vjerovnika na temelju članka 177. stavak 3. i članka 178. stavak 1. Stečajnog zakona uputiti na pokretanje parnice radi utvrđenja osporene tražbine. </w:t>
      </w:r>
    </w:p>
    <w:p w:rsidRDefault="007031F7" w:rsidP="007031F7" w:rsidR="007031F7">
      <w:pPr>
        <w:jc w:val="both"/>
      </w:pPr>
    </w:p>
    <w:p w:rsidRDefault="007031F7" w:rsidP="007031F7" w:rsidR="007031F7" w:rsidRPr="00827076">
      <w:pPr>
        <w:jc w:val="both"/>
      </w:pPr>
      <w:r w:rsidRPr="00827076">
        <w:tab/>
      </w:r>
      <w:r w:rsidRPr="00827076">
        <w:tab/>
        <w:t xml:space="preserve">Stečajni upravitelj je osporio tražbinu </w:t>
      </w:r>
      <w:r>
        <w:t>prv</w:t>
      </w:r>
      <w:r w:rsidRPr="00827076">
        <w:t>og višeg isplatnog reda stečajnog vjerovnika A</w:t>
      </w:r>
      <w:r>
        <w:t>rni</w:t>
      </w:r>
      <w:r w:rsidRPr="00827076">
        <w:t xml:space="preserve"> O</w:t>
      </w:r>
      <w:r>
        <w:t>mbla</w:t>
      </w:r>
      <w:r w:rsidRPr="00827076">
        <w:t xml:space="preserve">, Žarka Peljaza 20, Kostrena </w:t>
      </w:r>
      <w:r>
        <w:t xml:space="preserve"> </w:t>
      </w:r>
      <w:r w:rsidRPr="00827076">
        <w:t>u iznosu od 49.300,00 kn bruto</w:t>
      </w:r>
      <w:r w:rsidRPr="00827076">
        <w:rPr>
          <w:noProof/>
        </w:rPr>
        <w:t xml:space="preserve"> s osnove </w:t>
      </w:r>
      <w:r>
        <w:t>obračunske liste plaća uz obrazloženje kako se u dokumentaciji nalazi sporazumni raskid ugovora o radu u kojem je navedeno da nema potraživanja s osnova plaće</w:t>
      </w:r>
      <w:r w:rsidRPr="00827076">
        <w:rPr>
          <w:noProof/>
        </w:rPr>
        <w:t xml:space="preserve">. </w:t>
      </w:r>
    </w:p>
    <w:p w:rsidRDefault="007031F7" w:rsidP="007031F7" w:rsidR="007031F7" w:rsidRPr="00827076">
      <w:pPr>
        <w:jc w:val="both"/>
      </w:pPr>
      <w:r w:rsidRPr="00827076">
        <w:tab/>
      </w:r>
      <w:r w:rsidRPr="00827076">
        <w:tab/>
        <w:t xml:space="preserve">Valjalo je stoga vjerovnika na temelju članka 177. stavak 3. i članka 178. stavak 1. Stečajnog zakona uputiti na pokretanje parnice radi utvrđenja osporene tražbine. </w:t>
      </w:r>
    </w:p>
    <w:p w:rsidRDefault="00827076" w:rsidP="00827076" w:rsidR="00827076" w:rsidRPr="00827076">
      <w:pPr>
        <w:jc w:val="both"/>
      </w:pPr>
    </w:p>
    <w:p w:rsidRDefault="009B2BD6" w:rsidP="00F33405" w:rsidR="00F33405">
      <w:pPr>
        <w:jc w:val="center"/>
      </w:pPr>
      <w:r w:rsidRPr="00827076">
        <w:t>Rijeka</w:t>
      </w:r>
      <w:r w:rsidR="00F33405" w:rsidRPr="00827076">
        <w:t>,</w:t>
      </w:r>
      <w:r w:rsidR="004D5C4D" w:rsidRPr="00827076">
        <w:t xml:space="preserve"> </w:t>
      </w:r>
      <w:r w:rsidR="00827076" w:rsidRPr="00827076">
        <w:t>21. rujna</w:t>
      </w:r>
      <w:r w:rsidR="00B326B9" w:rsidRPr="00827076">
        <w:t xml:space="preserve"> 2016</w:t>
      </w:r>
      <w:r w:rsidR="00F33405" w:rsidRPr="00827076">
        <w:t>. godine</w:t>
      </w:r>
    </w:p>
    <w:p w:rsidRDefault="007031F7" w:rsidP="00F33405" w:rsidR="007031F7">
      <w:pPr>
        <w:jc w:val="center"/>
      </w:pPr>
    </w:p>
    <w:p w:rsidRDefault="007031F7" w:rsidP="00F33405" w:rsidR="007031F7" w:rsidRPr="00827076">
      <w:pPr>
        <w:jc w:val="center"/>
      </w:pPr>
    </w:p>
    <w:p w:rsidRDefault="00F33405" w:rsidP="00F33405" w:rsidR="00F33405" w:rsidRPr="00827076">
      <w:pPr>
        <w:ind w:left="2160"/>
        <w:jc w:val="both"/>
      </w:pPr>
      <w:r w:rsidRPr="00827076">
        <w:tab/>
      </w:r>
      <w:r w:rsidRPr="00827076">
        <w:tab/>
      </w:r>
      <w:r w:rsidRPr="00827076">
        <w:tab/>
        <w:t xml:space="preserve">  </w:t>
      </w:r>
      <w:r w:rsidRPr="00827076">
        <w:tab/>
        <w:t xml:space="preserve">    </w:t>
      </w:r>
      <w:r w:rsidR="00781BE5" w:rsidRPr="00827076">
        <w:t xml:space="preserve">   </w:t>
      </w:r>
      <w:r w:rsidRPr="00827076">
        <w:t>Stečajni  sudac</w:t>
      </w:r>
    </w:p>
    <w:p w:rsidRDefault="00F33405" w:rsidP="007D6712" w:rsidR="00F33405" w:rsidRPr="00827076">
      <w:pPr>
        <w:ind w:left="2160"/>
        <w:jc w:val="both"/>
      </w:pPr>
      <w:r w:rsidRPr="00827076">
        <w:tab/>
      </w:r>
      <w:r w:rsidRPr="00827076">
        <w:tab/>
      </w:r>
      <w:r w:rsidRPr="00827076">
        <w:tab/>
      </w:r>
      <w:r w:rsidRPr="00827076">
        <w:tab/>
      </w:r>
      <w:r w:rsidR="007D6712" w:rsidRPr="00827076">
        <w:t xml:space="preserve">       </w:t>
      </w:r>
      <w:r w:rsidR="00781BE5" w:rsidRPr="00827076">
        <w:t xml:space="preserve">Vera Jelenović </w:t>
      </w:r>
    </w:p>
    <w:p w:rsidRDefault="00F33405" w:rsidP="00F33405" w:rsidR="00F33405" w:rsidRPr="00827076">
      <w:pPr>
        <w:jc w:val="center"/>
      </w:pPr>
    </w:p>
    <w:p w:rsidRDefault="009B2BD6" w:rsidP="00F33405" w:rsidR="009B2BD6" w:rsidRPr="00827076">
      <w:pPr>
        <w:jc w:val="center"/>
      </w:pPr>
    </w:p>
    <w:p w:rsidRDefault="009B2BD6" w:rsidP="00F33405" w:rsidR="009B2BD6" w:rsidRPr="00827076">
      <w:pPr>
        <w:jc w:val="center"/>
      </w:pPr>
    </w:p>
    <w:p w:rsidRDefault="00F33405" w:rsidP="00F33405" w:rsidR="00F33405" w:rsidRPr="00827076">
      <w:pPr>
        <w:jc w:val="both"/>
      </w:pPr>
      <w:r w:rsidRPr="00827076">
        <w:t>UPUTA O PRAVNOM LIJEKU:</w:t>
      </w:r>
    </w:p>
    <w:p w:rsidRDefault="00F33405" w:rsidP="00852B17" w:rsidR="00852B17" w:rsidRPr="00827076">
      <w:pPr>
        <w:jc w:val="both"/>
      </w:pPr>
      <w:r w:rsidRPr="00827076">
        <w:tab/>
        <w:t>Protiv  ovog  rješenja pravo na žalbu ima stečajni upravitelj i svaki vjerovnik u dijelu koji se tiče njegove prijavljene tražbine i tražbine  koju je osporio (</w:t>
      </w:r>
      <w:r w:rsidR="0072227A" w:rsidRPr="00827076">
        <w:t xml:space="preserve">članak 11. i </w:t>
      </w:r>
      <w:r w:rsidRPr="00827076">
        <w:t xml:space="preserve">177. stavak 4. i 5. Stečajnog zakona). Rok za žalbu iznosi 8 dana od dana dostave </w:t>
      </w:r>
      <w:r w:rsidR="00C40B2C" w:rsidRPr="00827076">
        <w:t>pisanog otpravka odnosno izvatka iz</w:t>
      </w:r>
      <w:r w:rsidRPr="00827076">
        <w:t xml:space="preserve"> rješenja. Žalba se podnosi ovom sudu u tri primjerka, a o žalbi odlučuje Visoki trgovački sud  Republike  Hrvatske. </w:t>
      </w:r>
      <w:r w:rsidR="00852B17" w:rsidRPr="00827076">
        <w:t>Žalba ne utječe na rok ostavljen strankama da pokrenu parnicu.</w:t>
      </w:r>
    </w:p>
    <w:p w:rsidRDefault="00F33405" w:rsidP="00F33405" w:rsidR="00F33405" w:rsidRPr="00827076">
      <w:pPr>
        <w:jc w:val="both"/>
      </w:pPr>
    </w:p>
    <w:p w:rsidRDefault="00F33405" w:rsidP="00F33405" w:rsidR="00F33405" w:rsidRPr="00827076"/>
    <w:p w:rsidRDefault="00583442" w:rsidP="002B01B4" w:rsidR="00583442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>
      <w:pPr>
        <w:jc w:val="both"/>
      </w:pPr>
    </w:p>
    <w:p w:rsidRDefault="008D5326" w:rsidP="002B01B4" w:rsidR="008D5326" w:rsidRPr="00827076">
      <w:pPr>
        <w:jc w:val="both"/>
      </w:pPr>
    </w:p>
    <w:p w:rsidRDefault="002B01B4" w:rsidP="002B01B4" w:rsidR="002B01B4" w:rsidRPr="00827076">
      <w:pPr>
        <w:jc w:val="both"/>
      </w:pPr>
      <w:r w:rsidRPr="00827076">
        <w:t>DNA</w:t>
      </w:r>
    </w:p>
    <w:p w:rsidRDefault="002B01B4" w:rsidP="002B01B4" w:rsidR="002B01B4" w:rsidRPr="00827076">
      <w:pPr>
        <w:jc w:val="both"/>
      </w:pPr>
      <w:r w:rsidRPr="00827076">
        <w:t>- stečajni upravitelj</w:t>
      </w:r>
    </w:p>
    <w:p w:rsidRDefault="002B01B4" w:rsidP="002B01B4" w:rsidR="002B01B4">
      <w:pPr>
        <w:jc w:val="both"/>
      </w:pPr>
      <w:r w:rsidRPr="00827076">
        <w:t xml:space="preserve">- </w:t>
      </w:r>
      <w:r w:rsidR="00B326B9" w:rsidRPr="00827076">
        <w:t>e-</w:t>
      </w:r>
      <w:r w:rsidRPr="00827076">
        <w:t>oglasna ploča</w:t>
      </w:r>
    </w:p>
    <w:p w:rsidRDefault="007031F7" w:rsidP="002B01B4" w:rsidR="007031F7">
      <w:pPr>
        <w:jc w:val="both"/>
      </w:pPr>
      <w:r>
        <w:t xml:space="preserve">- </w:t>
      </w:r>
      <w:r w:rsidRPr="00827076">
        <w:t>Ivo Cvjetović, Mogilske stube 15, Zagreb</w:t>
      </w:r>
    </w:p>
    <w:p w:rsidRDefault="007031F7" w:rsidP="002B01B4" w:rsidR="007031F7" w:rsidRPr="00827076">
      <w:pPr>
        <w:jc w:val="both"/>
      </w:pPr>
      <w:r>
        <w:t xml:space="preserve">- </w:t>
      </w:r>
      <w:r w:rsidRPr="00827076">
        <w:t>A</w:t>
      </w:r>
      <w:r>
        <w:t>rni</w:t>
      </w:r>
      <w:r w:rsidRPr="00827076">
        <w:t xml:space="preserve"> O</w:t>
      </w:r>
      <w:r>
        <w:t>mbla</w:t>
      </w:r>
      <w:r w:rsidRPr="00827076">
        <w:t>, Žarka Peljaza 20, Kostrena</w:t>
      </w:r>
    </w:p>
    <w:p w:rsidRDefault="002B01B4" w:rsidR="002B01B4" w:rsidRPr="00827076"/>
    <w:p w:rsidRDefault="004D5C4D" w:rsidR="002B01B4" w:rsidRPr="00827076">
      <w:r w:rsidRPr="00827076">
        <w:t xml:space="preserve">Rijeka, </w:t>
      </w:r>
      <w:r w:rsidR="00827076" w:rsidRPr="00827076">
        <w:t>21. rujna</w:t>
      </w:r>
      <w:r w:rsidR="00B326B9" w:rsidRPr="00827076">
        <w:t xml:space="preserve"> 2016</w:t>
      </w:r>
      <w:r w:rsidRPr="00827076">
        <w:t>.g.</w:t>
      </w:r>
    </w:p>
    <w:p w:rsidRDefault="004D5C4D" w:rsidR="004D5C4D" w:rsidRPr="00827076"/>
    <w:p w:rsidRDefault="004D5C4D" w:rsidR="004D5C4D" w:rsidRPr="00827076">
      <w:pPr>
        <w:jc w:val="both"/>
      </w:pPr>
      <w:r w:rsidRPr="00827076">
        <w:t xml:space="preserve">                                                                                                      S u d a c</w:t>
      </w:r>
    </w:p>
    <w:p w:rsidRDefault="004D5C4D" w:rsidP="007D6712" w:rsidR="004D5C4D" w:rsidRPr="00827076">
      <w:pPr>
        <w:jc w:val="both"/>
      </w:pPr>
      <w:r w:rsidRPr="00827076">
        <w:t xml:space="preserve">                                                                                          </w:t>
      </w:r>
      <w:r w:rsidR="007D6712" w:rsidRPr="00827076">
        <w:t xml:space="preserve">       </w:t>
      </w:r>
      <w:r w:rsidRPr="00827076">
        <w:t xml:space="preserve">Vera Jelenović </w:t>
      </w:r>
    </w:p>
    <w:p w:rsidRDefault="002B01B4" w:rsidR="002B01B4" w:rsidRPr="00827076"/>
    <w:p w:rsidRDefault="002B01B4" w:rsidR="002B01B4" w:rsidRPr="00827076"/>
    <w:sectPr w:rsidR="002B01B4" w:rsidRPr="0082707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ECA" w:rsidR="00E60ECA">
      <w:r>
        <w:separator/>
      </w:r>
    </w:p>
  </w:endnote>
  <w:endnote w:id="0" w:type="continuationSeparator">
    <w:p w:rsidRDefault="00E60ECA" w:rsidR="00E60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7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ECA" w:rsidR="00E60ECA">
      <w:r>
        <w:separator/>
      </w:r>
    </w:p>
  </w:footnote>
  <w:footnote w:id="0" w:type="continuationSeparator">
    <w:p w:rsidRDefault="00E60ECA" w:rsidR="00E60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B326B9">
      <w:rPr>
        <w:bCs/>
      </w:rPr>
      <w:t>1028/2015</w:t>
    </w:r>
    <w:r w:rsidR="00DB145D">
      <w:rPr>
        <w:bCs/>
      </w:rPr>
      <w:t>-54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EE506F2"/>
    <w:multiLevelType w:val="hybridMultilevel"/>
    <w:tmpl w:val="DA7431E2"/>
    <w:lvl w:tplc="BC385CF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313AA9"/>
    <w:multiLevelType w:val="hybridMultilevel"/>
    <w:tmpl w:val="147C4194"/>
    <w:lvl w:tplc="DEF4F9D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">
    <w:nsid w:val="2F3E07DF"/>
    <w:multiLevelType w:val="hybridMultilevel"/>
    <w:tmpl w:val="7D6C2BC4"/>
    <w:lvl w:tplc="C722F256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31F7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27076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D5326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76A23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26B9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179C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34B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45D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0ECA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1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017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179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1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017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179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733</properties:Words>
  <properties:Characters>3876</properties:Characters>
  <properties:Lines>111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2016-09-22T06:12:00Z</dcterms:created>
  <dc:creator>korlevicd</dc:creator>
  <cp:lastModifiedBy>Danijela Fumić</cp:lastModifiedBy>
  <cp:lastPrinted>2016-09-22T06:11:00Z</cp:lastPrinted>
  <dcterms:modified xmlns:xsi="http://www.w3.org/2001/XMLSchema-instance" xsi:type="dcterms:W3CDTF">2016-09-22T06:13:00Z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