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758d" w14:paraId="caa758d" w:rsidRDefault="00AE649C" w:rsidP="00FA5B5E" w:rsidR="00AE649C" w:rsidRPr="00B76F3C">
      <w:pPr>
        <w:pStyle w:val="Naslov3"/>
        <w15:collapsed w:val="false"/>
      </w:pPr>
    </w:p>
    <w:p w:rsidRDefault="0053096D" w:rsidP="0053096D" w:rsidR="0053096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St-335/2016-2.</w:t>
      </w:r>
    </w:p>
    <w:p w:rsidRDefault="0053096D" w:rsidP="0053096D" w:rsidR="0053096D">
      <w:pPr>
        <w:outlineLvl w:val="0"/>
        <w:rPr>
          <w:rFonts w:cs="Arial" w:hAnsi="Arial" w:ascii="Arial"/>
          <w:noProof/>
        </w:rPr>
      </w:pPr>
    </w:p>
    <w:p w:rsidRDefault="0053096D" w:rsidP="0053096D" w:rsidR="0053096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3096D" w:rsidP="0053096D" w:rsidR="0053096D">
      <w:pPr>
        <w:rPr>
          <w:rFonts w:cs="Arial" w:hAnsi="Arial" w:ascii="Arial"/>
          <w:b/>
          <w:noProof/>
        </w:rPr>
      </w:pPr>
    </w:p>
    <w:p w:rsidRDefault="0053096D" w:rsidP="0053096D" w:rsidR="0053096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3096D" w:rsidP="0053096D" w:rsidR="0053096D">
      <w:pPr>
        <w:outlineLvl w:val="0"/>
        <w:rPr>
          <w:rFonts w:cs="Arial" w:hAnsi="Arial" w:ascii="Arial"/>
          <w:noProof/>
        </w:rPr>
      </w:pP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BIS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>, Slavonska cesta 87, MBS 010086859, OIB 92063993054, dan</w:t>
      </w:r>
      <w:r>
        <w:rPr>
          <w:rFonts w:cs="Arial" w:hAnsi="Arial" w:ascii="Arial"/>
          <w:noProof/>
        </w:rPr>
        <w:t>a 05. svibnja 2016. godine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</w:p>
    <w:p w:rsidRDefault="0053096D" w:rsidP="0053096D" w:rsidR="0053096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3096D" w:rsidP="0053096D" w:rsidR="0053096D">
      <w:pPr>
        <w:jc w:val="center"/>
        <w:rPr>
          <w:rFonts w:cs="Arial" w:hAnsi="Arial" w:ascii="Arial"/>
        </w:rPr>
      </w:pPr>
    </w:p>
    <w:p w:rsidRDefault="0053096D" w:rsidP="0053096D" w:rsidR="005309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BIS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>, Slavonska cesta 87, MBS 010086859, OIB 92063993054.</w:t>
      </w:r>
    </w:p>
    <w:p w:rsidRDefault="0053096D" w:rsidP="0053096D" w:rsidR="005309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BIS j.d.o.o. za proizvodnju i usluge iz </w:t>
      </w:r>
      <w:proofErr w:type="spellStart"/>
      <w:r>
        <w:rPr>
          <w:rFonts w:cs="Arial" w:hAnsi="Arial" w:ascii="Arial"/>
        </w:rPr>
        <w:t>Novoseljana</w:t>
      </w:r>
      <w:proofErr w:type="spellEnd"/>
      <w:r>
        <w:rPr>
          <w:rFonts w:cs="Arial" w:hAnsi="Arial" w:ascii="Arial"/>
        </w:rPr>
        <w:t>, Slavonska cesta 87, MBS 010086859, OIB 92063993054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DAŠA PANJAKOVIĆ SENJIĆ iz Osijeka, Gornjodravska obala 89/a, OIB 39849053592.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20. lipnja 2016. godine u 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Ivan Višić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Daša Panjaković Senjić</w:t>
      </w:r>
    </w:p>
    <w:p w:rsidRDefault="0053096D" w:rsidP="0053096D" w:rsidR="0053096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53096D" w:rsidP="0053096D" w:rsidR="0053096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3096D" w:rsidP="0053096D" w:rsidR="0053096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3096D" w:rsidP="0053096D" w:rsidR="0053096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293 dana, u ukupnom iznosu od 1.890,18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3096D" w:rsidP="0053096D" w:rsidR="0053096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53096D" w:rsidP="0053096D" w:rsidR="005309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53096D" w:rsidP="0053096D" w:rsidR="0053096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05. svibnja 2016. godine </w:t>
      </w:r>
    </w:p>
    <w:p w:rsidRDefault="0053096D" w:rsidP="0053096D" w:rsidR="0053096D">
      <w:pPr>
        <w:jc w:val="center"/>
        <w:outlineLvl w:val="0"/>
        <w:rPr>
          <w:rFonts w:cs="Arial" w:hAnsi="Arial" w:ascii="Arial"/>
          <w:noProof/>
        </w:rPr>
      </w:pPr>
    </w:p>
    <w:p w:rsidRDefault="0053096D" w:rsidP="0053096D" w:rsidR="0053096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3096D" w:rsidP="0053096D" w:rsidR="0053096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3096D" w:rsidP="0053096D" w:rsidR="005309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53096D" w:rsidP="0053096D" w:rsidR="0053096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53096D" w:rsidP="0053096D" w:rsidR="0053096D">
      <w:pPr>
        <w:jc w:val="both"/>
        <w:rPr>
          <w:rFonts w:cs="Arial" w:hAnsi="Arial" w:ascii="Arial"/>
        </w:rPr>
      </w:pPr>
    </w:p>
    <w:p w:rsidRDefault="0053096D" w:rsidP="0053096D" w:rsidR="0053096D">
      <w:pPr>
        <w:jc w:val="both"/>
        <w:rPr>
          <w:rFonts w:cs="Arial" w:hAnsi="Arial" w:ascii="Arial"/>
        </w:rPr>
      </w:pPr>
    </w:p>
    <w:p w:rsidRDefault="0053096D" w:rsidP="0053096D" w:rsidR="0053096D">
      <w:pPr>
        <w:jc w:val="both"/>
        <w:rPr>
          <w:rFonts w:cs="Arial" w:hAnsi="Arial" w:ascii="Arial"/>
          <w:noProof/>
        </w:rPr>
      </w:pP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3096D" w:rsidP="0053096D" w:rsidR="005309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53096D" w:rsidP="0053096D" w:rsidR="005309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53096D" w:rsidP="0053096D" w:rsidR="005309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3096D" w:rsidP="0053096D" w:rsidR="005309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Bj.05.5.2016.g.</w:t>
      </w:r>
    </w:p>
    <w:p w:rsidRDefault="0053096D" w:rsidP="0053096D" w:rsidR="0053096D">
      <w:pPr>
        <w:rPr>
          <w:rFonts w:cs="Arial" w:hAnsi="Arial" w:ascii="Arial"/>
        </w:rPr>
      </w:pPr>
    </w:p>
    <w:p w:rsidRDefault="0053096D" w:rsidP="0053096D" w:rsidR="0053096D">
      <w:pPr>
        <w:jc w:val="both"/>
        <w:rPr>
          <w:rFonts w:cs="Arial" w:hAnsi="Arial" w:ascii="Arial"/>
        </w:rPr>
      </w:pPr>
    </w:p>
    <w:p w:rsidRDefault="005309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96D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2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St-335/2016-2</izvorni_sadrzaj>
    <derivirana_varijabla naziv="DomainObject.Oznaka_1">St-335/2016-2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jednostavno društvo s ograničenom odgovornošću za proizvodnju i usluge</izvorni_sadrzaj>
    <derivirana_varijabla naziv="DomainObject.Predmet.ProtustrankaFormated_1">  BIS jednostavno društvo s ograničenom odgovornošću za proizvodnju i usluge</derivirana_varijabla>
  </DomainObject.Predmet.ProtustrankaFormated>
  <DomainObject.Predmet.ProtustrankaFormatedOIB>
    <izvorni_sadrzaj>  BIS jednostavno društvo s ograničenom odgovornošću za proizvodnju i usluge, OIB 92063993054</izvorni_sadrzaj>
    <derivirana_varijabla naziv="DomainObject.Predmet.ProtustrankaFormatedOIB_1">  BIS jednostavno društvo s ograničenom odgovornošću za proizvodnju i usluge, OIB 92063993054</derivirana_varijabla>
  </DomainObject.Predmet.ProtustrankaFormatedOIB>
  <DomainObject.Predmet.ProtustrankaFormatedWithAdress>
    <izvorni_sadrzaj> BIS jednostavno društvo s ograničenom odgovornošću za proizvodnju i usluge, Slavonska cesta 87, 43000 Novoseljani</izvorni_sadrzaj>
    <derivirana_varijabla naziv="DomainObject.Predmet.ProtustrankaFormatedWithAdress_1"> BIS jednostavno društvo s ograničenom odgovornošću za proizvodnju i usluge, Slavonska cesta 87, 43000 Novoseljani</derivirana_varijabla>
  </DomainObject.Predmet.ProtustrankaFormatedWithAdress>
  <DomainObject.Predmet.ProtustrankaFormatedWithAdressOIB>
    <izvorni_sadrzaj> BIS jednostavno društvo s ograničenom odgovornošću za proizvodnju i usluge, OIB 92063993054, Slavonska cesta 87, 43000 Novoseljani</izvorni_sadrzaj>
    <derivirana_varijabla naziv="DomainObject.Predmet.ProtustrankaFormatedWithAdressOIB_1"> BIS jednostavno društvo s ograničenom odgovornošću za proizvodnju i usluge, OIB 92063993054, Slavonska cesta 87, 43000 Novoseljani</derivirana_varijabla>
  </DomainObject.Predmet.ProtustrankaFormatedWithAdressOIB>
  <DomainObject.Predmet.ProtustrankaWithAdress>
    <izvorni_sadrzaj>BIS jednostavno društvo s ograničenom odgovornošću za proizvodnju i usluge Slavonska cesta 87, 43000 Novoseljani</izvorni_sadrzaj>
    <derivirana_varijabla naziv="DomainObject.Predmet.ProtustrankaWithAdress_1">BIS jednostavno društvo s ograničenom odgovornošću za proizvodnju i usluge Slavonska cesta 87, 43000 Novoseljani</derivirana_varijabla>
  </DomainObject.Predmet.ProtustrankaWithAdress>
  <DomainObject.Predmet.ProtustrankaWithAdressOIB>
    <izvorni_sadrzaj>BIS jednostavno društvo s ograničenom odgovornošću za proizvodnju i usluge, OIB 92063993054, Slavonska cesta 87, 43000 Novoseljani</izvorni_sadrzaj>
    <derivirana_varijabla naziv="DomainObject.Predmet.ProtustrankaWithAdressOIB_1">BIS jednostavno društvo s ograničenom odgovornošću za proizvodnju i usluge, OIB 92063993054, Slavonska cesta 87, 43000 Novoseljani</derivirana_varijabla>
  </DomainObject.Predmet.ProtustrankaWithAdressOIB>
  <DomainObject.Predmet.ProtustrankaNazivFormated>
    <izvorni_sadrzaj>BIS jednostavno društvo s ograničenom odgovornošću za proizvodnju i usluge</izvorni_sadrzaj>
    <derivirana_varijabla naziv="DomainObject.Predmet.ProtustrankaNazivFormated_1">BIS jednostavno društvo s ograničenom odgovornošću za proizvodnju i usluge</derivirana_varijabla>
  </DomainObject.Predmet.ProtustrankaNazivFormated>
  <DomainObject.Predmet.ProtustrankaNazivFormatedOIB>
    <izvorni_sadrzaj>BIS jednostavno društvo s ograničenom odgovornošću za proizvodnju i usluge, OIB 92063993054</izvorni_sadrzaj>
    <derivirana_varijabla naziv="DomainObject.Predmet.ProtustrankaNazivFormatedOIB_1">BIS jednostavno društvo s ograničenom odgovornošću za proizvodnju i usluge, OIB 92063993054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BIS jednostavno društvo s ograničenom odgovornošću za proizvodnju i usluge</item>
    </izvorni_sadrzaj>
    <derivirana_varijabla naziv="DomainObject.Predmet.ProtuStrankaListFormated_1">
      <item>BIS jednostavno društvo s ograničenom odgovornošću za proizvodnju i usluge</item>
    </derivirana_varijabla>
  </DomainObject.Predmet.ProtuStrankaListFormated>
  <DomainObject.Predmet.ProtuStrankaListFormatedOIB>
    <izvorni_sadrzaj>
      <item>BIS jednostavno društvo s ograničenom odgovornošću za proizvodnju i usluge, OIB 92063993054</item>
    </izvorni_sadrzaj>
    <derivirana_varijabla naziv="DomainObject.Predmet.ProtuStrankaListFormatedOIB_1">
      <item>BIS jednostavno društvo s ograničenom odgovornošću za proizvodnju i usluge, OIB 92063993054</item>
    </derivirana_varijabla>
  </DomainObject.Predmet.ProtuStrankaListFormatedOIB>
  <DomainObject.Predmet.ProtuStrankaListFormatedWithAdress>
    <izvorni_sadrzaj>
      <item>BIS jednostavno društvo s ograničenom odgovornošću za proizvodnju i usluge, Slavonska cesta 87, 43000 Novoseljani</item>
    </izvorni_sadrzaj>
    <derivirana_varijabla naziv="DomainObject.Predmet.ProtuStrankaListFormatedWithAdress_1">
      <item>BIS jednostavno društvo s ograničenom odgovornošću za proizvodnju i usluge, Slavonska cesta 87, 43000 Novoseljani</item>
    </derivirana_varijabla>
  </DomainObject.Predmet.ProtuStrankaListFormatedWithAdress>
  <DomainObject.Predmet.ProtuStrankaListFormatedWithAdressOIB>
    <izvorni_sadrzaj>
      <item>BIS jednostavno društvo s ograničenom odgovornošću za proizvodnju i usluge, OIB 92063993054, Slavonska cesta 87, 43000 Novoseljani</item>
    </izvorni_sadrzaj>
    <derivirana_varijabla naziv="DomainObject.Predmet.ProtuStrankaListFormatedWithAdressOIB_1">
      <item>BIS jednostavno društvo s ograničenom odgovornošću za proizvodnju i usluge, OIB 92063993054, Slavonska cesta 87, 43000 Novoseljani</item>
    </derivirana_varijabla>
  </DomainObject.Predmet.ProtuStrankaListFormatedWithAdressOIB>
  <DomainObject.Predmet.ProtuStrankaListNazivFormated>
    <izvorni_sadrzaj>
      <item>BIS jednostavno društvo s ograničenom odgovornošću za proizvodnju i usluge</item>
    </izvorni_sadrzaj>
    <derivirana_varijabla naziv="DomainObject.Predmet.ProtuStrankaListNazivFormated_1">
      <item>BIS jednostavno društvo s ograničenom odgovornošću za proizvodnju i usluge</item>
    </derivirana_varijabla>
  </DomainObject.Predmet.ProtuStrankaListNazivFormated>
  <DomainObject.Predmet.ProtuStrankaListNazivFormatedOIB>
    <izvorni_sadrzaj>
      <item>BIS jednostavno društvo s ograničenom odgovornošću za proizvodnju i usluge, OIB 92063993054</item>
    </izvorni_sadrzaj>
    <derivirana_varijabla naziv="DomainObject.Predmet.ProtuStrankaListNazivFormatedOIB_1">
      <item>BIS jednostavno društvo s ograničenom odgovornošću za proizvodnju i usluge, OIB 92063993054</item>
    </derivirana_varijabla>
  </DomainObject.Predmet.ProtuStrankaListNazivFormatedOIB>
  <DomainObject.Predmet.OstaliListFormated>
    <izvorni_sadrzaj>
      <item>IVAN VIŠIĆ</item>
    </izvorni_sadrzaj>
    <derivirana_varijabla naziv="DomainObject.Predmet.OstaliListFormated_1">
      <item>IVAN VIŠIĆ</item>
    </derivirana_varijabla>
  </DomainObject.Predmet.OstaliListFormated>
  <DomainObject.Predmet.OstaliListFormatedOIB>
    <izvorni_sadrzaj>
      <item>IVAN VIŠIĆ, OIB 97015482392</item>
    </izvorni_sadrzaj>
    <derivirana_varijabla naziv="DomainObject.Predmet.OstaliListFormatedOIB_1">
      <item>IVAN VIŠIĆ, OIB 97015482392</item>
    </derivirana_varijabla>
  </DomainObject.Predmet.OstaliListFormatedOIB>
  <DomainObject.Predmet.OstaliListFormatedWithAdress>
    <izvorni_sadrzaj>
      <item>IVAN VIŠIĆ, Slavonska cesta 87, 43000 Bjelovar</item>
    </izvorni_sadrzaj>
    <derivirana_varijabla naziv="DomainObject.Predmet.OstaliListFormatedWithAdress_1">
      <item>IVAN VIŠIĆ, Slavonska cesta 87, 43000 Bjelovar</item>
    </derivirana_varijabla>
  </DomainObject.Predmet.OstaliListFormatedWithAdress>
  <DomainObject.Predmet.OstaliListFormatedWithAdressOIB>
    <izvorni_sadrzaj>
      <item>IVAN VIŠIĆ, OIB 97015482392, Slavonska cesta 87, 43000 Bjelovar</item>
    </izvorni_sadrzaj>
    <derivirana_varijabla naziv="DomainObject.Predmet.OstaliListFormatedWithAdressOIB_1">
      <item>IVAN VIŠIĆ, OIB 97015482392, Slavonska cesta 87, 43000 Bjelovar</item>
    </derivirana_varijabla>
  </DomainObject.Predmet.OstaliListFormatedWithAdressOIB>
  <DomainObject.Predmet.OstaliListNazivFormated>
    <izvorni_sadrzaj>
      <item>IVAN VIŠIĆ</item>
    </izvorni_sadrzaj>
    <derivirana_varijabla naziv="DomainObject.Predmet.OstaliListNazivFormated_1">
      <item>IVAN VIŠIĆ</item>
    </derivirana_varijabla>
  </DomainObject.Predmet.OstaliListNazivFormated>
  <DomainObject.Predmet.OstaliListNazivFormatedOIB>
    <izvorni_sadrzaj>
      <item>IVAN VIŠIĆ, OIB 97015482392</item>
    </izvorni_sadrzaj>
    <derivirana_varijabla naziv="DomainObject.Predmet.OstaliListNazivFormatedOIB_1">
      <item>IVAN VIŠIĆ, OIB 97015482392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St-335/2016-2</izvorni_sadrzaj>
    <derivirana_varijabla naziv="DomainObject.PoslovniBrojDokumenta_1">St-335/2016-2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BIS jednostavno društvo s ograničenom odgovornošću za proizvodnju i usluge</izvorni_sadrzaj>
    <derivirana_varijabla naziv="DomainObject.Predmet.ProtustrankaIDrugi_1">BIS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BIS jednostavno društvo s ograničenom odgovornošću za proizvodnju i usluge, OIB 92063993054, Slavonska cesta 87, 43000 Novoseljani</izvorni_sadrzaj>
    <derivirana_varijabla naziv="DomainObject.Predmet.ProtustrankaIDrugiAdressOIB_1">BIS jednostavno društvo s ograničenom odgovornošću za proizvodnju i usluge, OIB 92063993054, Slavonska cesta 87,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BIS jednostavno društvo s ograničenom odgovornošću za proizvodnju i usluge</item>
      <item>IVAN VIŠIĆ</item>
    </izvorni_sadrzaj>
    <derivirana_varijabla naziv="DomainObject.Predmet.SudioniciListNaziv_1">
      <item>FINA, RC ZAGREB, Podružnica Bjelovar</item>
      <item>BIS jednostavno društvo s ograničenom odgovornošću za proizvodnju i usluge</item>
      <item>IVAN VIŠIĆ</item>
    </derivirana_varijabla>
  </DomainObject.Predmet.SudioniciListNaziv>
  <DomainObject.Predmet.SudioniciListAdressOIB>
    <izvorni_sadrzaj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izvorni_sadrzaj>
    <derivirana_varijabla naziv="DomainObject.Predmet.SudioniciListAdressOIB_1">
      <item>FINA, RC ZAGREB, Podružnica Bjelovar, OIB 85821130368, F. Supila 4,43000 Bjelovar</item>
      <item>BIS jednostavno društvo s ograničenom odgovornošću za proizvodnju i usluge, OIB 92063993054, Slavonska cesta 87,43000 Novoseljani</item>
      <item>IVAN VIŠIĆ, OIB 97015482392, Slavonska cesta 87,43000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32399-53D6-4A6D-893C-FABA48769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3568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2016-05-05T07:26:00Z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