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9fdb9" w14:paraId="bc9fdb9" w:rsidRDefault="00DE453A" w:rsidR="00814EEE">
      <w:pPr>
        <w15:collapsed w:val="false"/>
      </w:pPr>
      <w:bookmarkStart w:name="_GoBack" w:id="0"/>
      <w:bookmarkEnd w:id="0"/>
      <w:r>
        <w:t xml:space="preserve">Nadležni trgovački sud:     </w:t>
      </w:r>
      <w:r w:rsidRPr="00DE453A">
        <w:rPr>
          <w:b/>
        </w:rPr>
        <w:t>TRGOVAČKI SUD U VARAŽDINU</w:t>
      </w:r>
    </w:p>
    <w:p w:rsidRDefault="00DE453A" w:rsidP="00D619C5" w:rsidR="00D619C5" w:rsidRPr="00977ED3">
      <w:pPr>
        <w:rPr>
          <w:b/>
        </w:rPr>
      </w:pPr>
      <w:r>
        <w:t xml:space="preserve">Poslovni broj spisa:            </w:t>
      </w:r>
      <w:r w:rsidR="00D619C5" w:rsidRPr="00977ED3">
        <w:rPr>
          <w:b/>
        </w:rPr>
        <w:t>St-</w:t>
      </w:r>
      <w:r w:rsidR="005849DD">
        <w:rPr>
          <w:b/>
        </w:rPr>
        <w:t>3/18</w:t>
      </w:r>
    </w:p>
    <w:p w:rsidRDefault="00D619C5" w:rsidP="00D619C5" w:rsidR="00D619C5" w:rsidRPr="00977ED3">
      <w:pPr>
        <w:rPr>
          <w:b/>
        </w:rPr>
      </w:pPr>
      <w:r w:rsidRPr="00D619C5">
        <w:t>Dužnik</w:t>
      </w:r>
      <w:r>
        <w:rPr>
          <w:b/>
        </w:rPr>
        <w:t xml:space="preserve">:                              </w:t>
      </w:r>
      <w:r w:rsidR="00467F3A">
        <w:rPr>
          <w:b/>
        </w:rPr>
        <w:t>MED I MLIJEKO</w:t>
      </w:r>
      <w:r w:rsidRPr="00977ED3">
        <w:rPr>
          <w:b/>
        </w:rPr>
        <w:t xml:space="preserve"> d.o.o.</w:t>
      </w:r>
      <w:r>
        <w:rPr>
          <w:b/>
        </w:rPr>
        <w:t xml:space="preserve"> u stečaju</w:t>
      </w:r>
    </w:p>
    <w:p w:rsidRDefault="00D619C5" w:rsidP="00D619C5" w:rsidR="00D619C5" w:rsidRPr="00977ED3">
      <w:pPr>
        <w:rPr>
          <w:b/>
        </w:rPr>
      </w:pPr>
      <w:r>
        <w:rPr>
          <w:b/>
        </w:rPr>
        <w:t xml:space="preserve">                                           </w:t>
      </w:r>
      <w:r w:rsidR="00467F3A">
        <w:rPr>
          <w:b/>
        </w:rPr>
        <w:t>Kralja Tomislava 22, Križevci</w:t>
      </w:r>
    </w:p>
    <w:p w:rsidRDefault="00D619C5" w:rsidP="00D619C5" w:rsidR="00D619C5" w:rsidRPr="00977ED3">
      <w:pPr>
        <w:rPr>
          <w:b/>
        </w:rPr>
      </w:pPr>
      <w:r>
        <w:rPr>
          <w:b/>
        </w:rPr>
        <w:t xml:space="preserve">                                           </w:t>
      </w:r>
      <w:r w:rsidRPr="00977ED3">
        <w:rPr>
          <w:b/>
        </w:rPr>
        <w:t xml:space="preserve">OIB: </w:t>
      </w:r>
      <w:r w:rsidR="00467F3A">
        <w:rPr>
          <w:b/>
        </w:rPr>
        <w:t>12539307723</w:t>
      </w:r>
    </w:p>
    <w:p w:rsidRDefault="00D619C5" w:rsidP="00D619C5" w:rsidR="00D619C5" w:rsidRPr="00977ED3">
      <w:pPr>
        <w:rPr>
          <w:b/>
        </w:rPr>
      </w:pPr>
    </w:p>
    <w:p w:rsidRDefault="00D619C5" w:rsidR="00DE453A"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</w:p>
    <w:p w:rsidRDefault="00DE453A" w:rsidP="00DE453A" w:rsidR="00DE453A">
      <w:pPr>
        <w:jc w:val="center"/>
        <w:rPr>
          <w:b/>
        </w:rPr>
      </w:pPr>
      <w:r w:rsidRPr="00DE453A">
        <w:rPr>
          <w:b/>
        </w:rPr>
        <w:t>TABLICA PRIJAVLJENIH TRAŽBINA</w:t>
      </w:r>
      <w:r w:rsidR="0060550B">
        <w:rPr>
          <w:b/>
        </w:rPr>
        <w:t xml:space="preserve"> VJEROVNIKA</w:t>
      </w:r>
    </w:p>
    <w:p w:rsidRDefault="009E170D" w:rsidP="00DE453A" w:rsidR="0060550B" w:rsidRPr="00DE453A">
      <w:pPr>
        <w:jc w:val="center"/>
        <w:rPr>
          <w:b/>
        </w:rPr>
      </w:pPr>
      <w:r>
        <w:rPr>
          <w:b/>
        </w:rPr>
        <w:t>1</w:t>
      </w:r>
      <w:r w:rsidR="0060550B">
        <w:rPr>
          <w:b/>
        </w:rPr>
        <w:t>. VIŠEG ISPLATNOG REDA</w:t>
      </w:r>
    </w:p>
    <w:p w:rsidRDefault="00DE453A" w:rsidP="00DE453A" w:rsidR="00DE453A" w:rsidRPr="00DE453A">
      <w:pPr>
        <w:jc w:val="center"/>
        <w:rPr>
          <w:b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916"/>
        <w:gridCol w:w="1350"/>
        <w:gridCol w:w="1319"/>
        <w:gridCol w:w="1327"/>
        <w:gridCol w:w="1145"/>
        <w:gridCol w:w="1543"/>
        <w:gridCol w:w="1151"/>
        <w:gridCol w:w="968"/>
        <w:gridCol w:w="1217"/>
        <w:gridCol w:w="1083"/>
      </w:tblGrid>
      <w:tr w:rsidR="0038198B">
        <w:tc>
          <w:tcPr>
            <w:tcW w:type="dxa" w:w="916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R.br. </w:t>
            </w:r>
          </w:p>
        </w:tc>
        <w:tc>
          <w:tcPr>
            <w:tcW w:type="dxa" w:w="1350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Ime i prezime tvrtka ili naziv </w:t>
            </w:r>
            <w:proofErr w:type="spellStart"/>
            <w:r>
              <w:rPr>
                <w:sz w:val="20"/>
                <w:szCs w:val="20"/>
              </w:rPr>
              <w:t>vjerov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type="dxa" w:w="1319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 vjerovnika</w:t>
            </w:r>
          </w:p>
        </w:tc>
        <w:tc>
          <w:tcPr>
            <w:tcW w:type="dxa" w:w="1327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Adresa/ sjedište vjerovnika</w:t>
            </w:r>
          </w:p>
        </w:tc>
        <w:tc>
          <w:tcPr>
            <w:tcW w:type="dxa" w:w="1145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Iznos prijavljene tražbine </w:t>
            </w:r>
          </w:p>
        </w:tc>
        <w:tc>
          <w:tcPr>
            <w:tcW w:type="dxa" w:w="1543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Pravna osnova tražbine</w:t>
            </w:r>
            <w:r w:rsidR="00DB58F5">
              <w:rPr>
                <w:sz w:val="20"/>
                <w:szCs w:val="20"/>
              </w:rPr>
              <w:t>/Dokaz o postojanju tražbine</w:t>
            </w:r>
          </w:p>
        </w:tc>
        <w:tc>
          <w:tcPr>
            <w:tcW w:type="dxa" w:w="1151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Iznos  </w:t>
            </w:r>
            <w:proofErr w:type="spellStart"/>
            <w:r>
              <w:rPr>
                <w:sz w:val="20"/>
                <w:szCs w:val="20"/>
              </w:rPr>
              <w:t>prizn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 w:rsidR="00467F3A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 xml:space="preserve">ražbine </w:t>
            </w:r>
          </w:p>
        </w:tc>
        <w:tc>
          <w:tcPr>
            <w:tcW w:type="dxa" w:w="968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osporene tražbine</w:t>
            </w:r>
          </w:p>
        </w:tc>
        <w:tc>
          <w:tcPr>
            <w:tcW w:type="dxa" w:w="1217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Razlog osporavanja tražbine</w:t>
            </w:r>
          </w:p>
        </w:tc>
        <w:tc>
          <w:tcPr>
            <w:tcW w:type="dxa" w:w="1083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Oznaka ovršne isprave </w:t>
            </w:r>
          </w:p>
        </w:tc>
      </w:tr>
      <w:tr w:rsidR="00FC2B8E">
        <w:tc>
          <w:tcPr>
            <w:tcW w:type="dxa" w:w="916"/>
          </w:tcPr>
          <w:p w:rsidRDefault="009E170D" w:rsidP="00680788" w:rsidR="00FC2B8E" w:rsidRPr="00DE45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C2B8E">
              <w:rPr>
                <w:sz w:val="20"/>
                <w:szCs w:val="20"/>
              </w:rPr>
              <w:t>.</w:t>
            </w:r>
          </w:p>
        </w:tc>
        <w:tc>
          <w:tcPr>
            <w:tcW w:type="dxa" w:w="1350"/>
          </w:tcPr>
          <w:p w:rsidRDefault="00FC2B8E" w:rsidP="00FC2B8E" w:rsidR="00FC2B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Republika Hrvatska, Ministarstvo financija</w:t>
            </w:r>
            <w:r w:rsidR="00555C19">
              <w:rPr>
                <w:sz w:val="20"/>
                <w:szCs w:val="20"/>
              </w:rPr>
              <w:t>, Porezna uprava</w:t>
            </w:r>
          </w:p>
        </w:tc>
        <w:tc>
          <w:tcPr>
            <w:tcW w:type="dxa" w:w="1319"/>
          </w:tcPr>
          <w:p w:rsidRDefault="00555C19" w:rsidP="00FC2B8E" w:rsidR="00FC2B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52634238587</w:t>
            </w:r>
          </w:p>
        </w:tc>
        <w:tc>
          <w:tcPr>
            <w:tcW w:type="dxa" w:w="1327"/>
          </w:tcPr>
          <w:p w:rsidRDefault="00555C19" w:rsidP="00FC2B8E" w:rsidR="00FC2B8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Ul.Hrvatske</w:t>
            </w:r>
            <w:proofErr w:type="spellEnd"/>
            <w:r>
              <w:rPr>
                <w:sz w:val="20"/>
                <w:szCs w:val="20"/>
              </w:rPr>
              <w:t xml:space="preserve"> Državnosti 7, Koprivnica </w:t>
            </w:r>
          </w:p>
        </w:tc>
        <w:tc>
          <w:tcPr>
            <w:tcW w:type="dxa" w:w="1145"/>
          </w:tcPr>
          <w:p w:rsidRDefault="009E170D" w:rsidP="00FC2B8E" w:rsidR="00FC2B8E" w:rsidRPr="00E42CB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222.892,56</w:t>
            </w:r>
          </w:p>
        </w:tc>
        <w:tc>
          <w:tcPr>
            <w:tcW w:type="dxa" w:w="1543"/>
          </w:tcPr>
          <w:p w:rsidRDefault="00FC2B8E" w:rsidP="00FC2B8E" w:rsidR="00FC2B8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Knjigov</w:t>
            </w:r>
            <w:proofErr w:type="spellEnd"/>
            <w:r>
              <w:rPr>
                <w:sz w:val="20"/>
                <w:szCs w:val="20"/>
              </w:rPr>
              <w:t xml:space="preserve">. kartica, </w:t>
            </w:r>
            <w:proofErr w:type="spellStart"/>
            <w:r>
              <w:rPr>
                <w:sz w:val="20"/>
                <w:szCs w:val="20"/>
              </w:rPr>
              <w:t>Izlist</w:t>
            </w:r>
            <w:proofErr w:type="spellEnd"/>
            <w:r>
              <w:rPr>
                <w:sz w:val="20"/>
                <w:szCs w:val="20"/>
              </w:rPr>
              <w:t xml:space="preserve"> stanja dugovanja</w:t>
            </w:r>
          </w:p>
        </w:tc>
        <w:tc>
          <w:tcPr>
            <w:tcW w:type="dxa" w:w="1151"/>
          </w:tcPr>
          <w:p w:rsidRDefault="009E170D" w:rsidP="00FC2B8E" w:rsidR="00FC2B8E" w:rsidRPr="009E170D">
            <w:pPr>
              <w:jc w:val="right"/>
              <w:rPr>
                <w:sz w:val="20"/>
                <w:szCs w:val="20"/>
              </w:rPr>
            </w:pPr>
            <w:r w:rsidRPr="009E170D">
              <w:rPr>
                <w:sz w:val="20"/>
                <w:szCs w:val="20"/>
              </w:rPr>
              <w:t>222.892,56</w:t>
            </w:r>
          </w:p>
        </w:tc>
        <w:tc>
          <w:tcPr>
            <w:tcW w:type="dxa" w:w="968"/>
          </w:tcPr>
          <w:p w:rsidRDefault="00FC2B8E" w:rsidP="00FC2B8E" w:rsidR="00FC2B8E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17"/>
          </w:tcPr>
          <w:p w:rsidRDefault="00FC2B8E" w:rsidP="00FC2B8E" w:rsidR="00FC2B8E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83"/>
          </w:tcPr>
          <w:p w:rsidRDefault="009C2809" w:rsidP="00FC2B8E" w:rsidR="00FC2B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FC2B8E">
              <w:rPr>
                <w:sz w:val="20"/>
                <w:szCs w:val="20"/>
              </w:rPr>
              <w:t>ješenje</w:t>
            </w:r>
            <w:r>
              <w:rPr>
                <w:sz w:val="20"/>
                <w:szCs w:val="20"/>
              </w:rPr>
              <w:t xml:space="preserve">  Općinskog suda u Bjelovaru </w:t>
            </w:r>
            <w:proofErr w:type="spellStart"/>
            <w:r>
              <w:rPr>
                <w:sz w:val="20"/>
                <w:szCs w:val="20"/>
              </w:rPr>
              <w:t>Ovr</w:t>
            </w:r>
            <w:proofErr w:type="spellEnd"/>
            <w:r>
              <w:rPr>
                <w:sz w:val="20"/>
                <w:szCs w:val="20"/>
              </w:rPr>
              <w:t>-3899/17</w:t>
            </w:r>
            <w:r w:rsidR="00FC2B8E">
              <w:rPr>
                <w:sz w:val="20"/>
                <w:szCs w:val="20"/>
              </w:rPr>
              <w:t xml:space="preserve"> </w:t>
            </w:r>
          </w:p>
        </w:tc>
      </w:tr>
      <w:tr w:rsidR="00FC2B8E">
        <w:tc>
          <w:tcPr>
            <w:tcW w:type="dxa" w:w="916"/>
          </w:tcPr>
          <w:p w:rsidRDefault="00FC2B8E" w:rsidP="00680788" w:rsidR="00FC2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Ukupno:</w:t>
            </w:r>
          </w:p>
        </w:tc>
        <w:tc>
          <w:tcPr>
            <w:tcW w:type="dxa" w:w="1350"/>
          </w:tcPr>
          <w:p w:rsidRDefault="00FC2B8E" w:rsidP="00DE453A" w:rsidR="00FC2B8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319"/>
          </w:tcPr>
          <w:p w:rsidRDefault="00FC2B8E" w:rsidP="00DE453A" w:rsidR="00FC2B8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327"/>
          </w:tcPr>
          <w:p w:rsidRDefault="00FC2B8E" w:rsidP="00DE453A" w:rsidR="00FC2B8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145"/>
          </w:tcPr>
          <w:p w:rsidRDefault="009E170D" w:rsidP="00FC2B8E" w:rsidR="00FC2B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222.892,56</w:t>
            </w:r>
          </w:p>
        </w:tc>
        <w:tc>
          <w:tcPr>
            <w:tcW w:type="dxa" w:w="1543"/>
          </w:tcPr>
          <w:p w:rsidRDefault="00FC2B8E" w:rsidP="00DE453A" w:rsidR="00FC2B8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151"/>
          </w:tcPr>
          <w:p w:rsidRDefault="009E170D" w:rsidP="00FC2B8E" w:rsidR="00FC2B8E">
            <w:pPr>
              <w:jc w:val="right"/>
            </w:pPr>
            <w:r>
              <w:rPr>
                <w:sz w:val="20"/>
                <w:szCs w:val="20"/>
              </w:rPr>
              <w:t>222.892,56</w:t>
            </w:r>
          </w:p>
        </w:tc>
        <w:tc>
          <w:tcPr>
            <w:tcW w:type="dxa" w:w="968"/>
          </w:tcPr>
          <w:p w:rsidRDefault="00FC2B8E" w:rsidP="00DE453A" w:rsidR="00FC2B8E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17"/>
          </w:tcPr>
          <w:p w:rsidRDefault="00FC2B8E" w:rsidP="00DE453A" w:rsidR="00FC2B8E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83"/>
          </w:tcPr>
          <w:p w:rsidRDefault="00FC2B8E" w:rsidP="00DE453A" w:rsidR="00FC2B8E" w:rsidRPr="00DE453A">
            <w:pPr>
              <w:jc w:val="both"/>
              <w:rPr>
                <w:sz w:val="20"/>
                <w:szCs w:val="20"/>
              </w:rPr>
            </w:pPr>
          </w:p>
        </w:tc>
      </w:tr>
    </w:tbl>
    <w:p w:rsidRDefault="00DE453A" w:rsidP="00DE453A" w:rsidR="00DE453A">
      <w:pPr>
        <w:jc w:val="both"/>
      </w:pPr>
    </w:p>
    <w:p w:rsidRDefault="005847EB" w:rsidP="00DE453A" w:rsidR="005847EB">
      <w:pPr>
        <w:jc w:val="both"/>
      </w:pPr>
    </w:p>
    <w:p w:rsidRDefault="00DE453A" w:rsidR="00B71977">
      <w:r>
        <w:t xml:space="preserve"> </w:t>
      </w:r>
      <w:r w:rsidR="00B71977">
        <w:t>U Varaždinu,</w:t>
      </w:r>
      <w:r w:rsidR="007045BA">
        <w:t xml:space="preserve"> </w:t>
      </w:r>
      <w:r w:rsidR="009E170D">
        <w:t>30. studenog</w:t>
      </w:r>
      <w:r w:rsidR="00FC2B8E">
        <w:t xml:space="preserve"> </w:t>
      </w:r>
      <w:smartTag w:element="metricconverter" w:uri="urn:schemas-microsoft-com:office:smarttags">
        <w:smartTagPr>
          <w:attr w:val="2018 g" w:name="ProductID"/>
        </w:smartTagPr>
        <w:r w:rsidR="00FC2B8E">
          <w:t>2018</w:t>
        </w:r>
        <w:r w:rsidR="001F0125">
          <w:t xml:space="preserve"> g</w:t>
        </w:r>
      </w:smartTag>
      <w:r w:rsidR="001F0125">
        <w:t>.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71977">
        <w:t>Stečajna upraviteljica: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  <w:t xml:space="preserve">    </w:t>
      </w:r>
      <w:r w:rsidR="003B3AC7">
        <w:t xml:space="preserve">              </w:t>
      </w:r>
      <w:r w:rsidR="00B71977">
        <w:t xml:space="preserve"> Nevenka Golubić, dipl. oec.</w:t>
      </w:r>
    </w:p>
    <w:sectPr w:rsidSect="0038198B" w:rsidR="00B71977"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3A19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108B"/>
    <w:rsid w:val="00034A3A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0A49"/>
    <w:rsid w:val="000641F4"/>
    <w:rsid w:val="00064396"/>
    <w:rsid w:val="0006443A"/>
    <w:rsid w:val="00065EE8"/>
    <w:rsid w:val="00070258"/>
    <w:rsid w:val="00070DC9"/>
    <w:rsid w:val="00073261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60FF"/>
    <w:rsid w:val="000E7871"/>
    <w:rsid w:val="000F370D"/>
    <w:rsid w:val="000F4261"/>
    <w:rsid w:val="000F47C9"/>
    <w:rsid w:val="000F49BA"/>
    <w:rsid w:val="000F4EF7"/>
    <w:rsid w:val="000F5C7C"/>
    <w:rsid w:val="0010155D"/>
    <w:rsid w:val="00104F49"/>
    <w:rsid w:val="0011131F"/>
    <w:rsid w:val="0011264C"/>
    <w:rsid w:val="00113F84"/>
    <w:rsid w:val="001212F8"/>
    <w:rsid w:val="00122251"/>
    <w:rsid w:val="00124EDE"/>
    <w:rsid w:val="00124F51"/>
    <w:rsid w:val="00131874"/>
    <w:rsid w:val="00132416"/>
    <w:rsid w:val="0013408D"/>
    <w:rsid w:val="0013511D"/>
    <w:rsid w:val="00135F63"/>
    <w:rsid w:val="001369FB"/>
    <w:rsid w:val="00136C76"/>
    <w:rsid w:val="00137164"/>
    <w:rsid w:val="00141232"/>
    <w:rsid w:val="00142E8C"/>
    <w:rsid w:val="00151A4D"/>
    <w:rsid w:val="0015650C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125"/>
    <w:rsid w:val="001F0965"/>
    <w:rsid w:val="001F1983"/>
    <w:rsid w:val="001F1F4E"/>
    <w:rsid w:val="001F248A"/>
    <w:rsid w:val="001F53CC"/>
    <w:rsid w:val="001F7A14"/>
    <w:rsid w:val="0020636E"/>
    <w:rsid w:val="002103EE"/>
    <w:rsid w:val="002111D1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61292"/>
    <w:rsid w:val="00266979"/>
    <w:rsid w:val="00266CED"/>
    <w:rsid w:val="00267566"/>
    <w:rsid w:val="0027065D"/>
    <w:rsid w:val="00273EDA"/>
    <w:rsid w:val="00274D7E"/>
    <w:rsid w:val="0027614F"/>
    <w:rsid w:val="00282E1E"/>
    <w:rsid w:val="00283A05"/>
    <w:rsid w:val="002848BC"/>
    <w:rsid w:val="00290494"/>
    <w:rsid w:val="00290BB0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1216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1E83"/>
    <w:rsid w:val="00302105"/>
    <w:rsid w:val="00302F15"/>
    <w:rsid w:val="003054C3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198B"/>
    <w:rsid w:val="00387CCF"/>
    <w:rsid w:val="00390C05"/>
    <w:rsid w:val="003919E8"/>
    <w:rsid w:val="00391CC2"/>
    <w:rsid w:val="00393C2E"/>
    <w:rsid w:val="00396EFF"/>
    <w:rsid w:val="003A12CB"/>
    <w:rsid w:val="003A16B9"/>
    <w:rsid w:val="003A1785"/>
    <w:rsid w:val="003A46DC"/>
    <w:rsid w:val="003A5433"/>
    <w:rsid w:val="003A7454"/>
    <w:rsid w:val="003B0464"/>
    <w:rsid w:val="003B3AC7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1568"/>
    <w:rsid w:val="003D4D31"/>
    <w:rsid w:val="003D5CD1"/>
    <w:rsid w:val="003E0B1F"/>
    <w:rsid w:val="003E3DD3"/>
    <w:rsid w:val="003E5298"/>
    <w:rsid w:val="003E611B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42DD0"/>
    <w:rsid w:val="004443FD"/>
    <w:rsid w:val="00445983"/>
    <w:rsid w:val="00446BD8"/>
    <w:rsid w:val="004477C8"/>
    <w:rsid w:val="00452A23"/>
    <w:rsid w:val="00453826"/>
    <w:rsid w:val="00456B9C"/>
    <w:rsid w:val="004579A0"/>
    <w:rsid w:val="0046512D"/>
    <w:rsid w:val="004669A1"/>
    <w:rsid w:val="00466E0E"/>
    <w:rsid w:val="00467F3A"/>
    <w:rsid w:val="004704B9"/>
    <w:rsid w:val="00481397"/>
    <w:rsid w:val="00481951"/>
    <w:rsid w:val="004819EA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731F"/>
    <w:rsid w:val="004F2B29"/>
    <w:rsid w:val="004F3BA9"/>
    <w:rsid w:val="004F5B10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19"/>
    <w:rsid w:val="00555C65"/>
    <w:rsid w:val="00560188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47EB"/>
    <w:rsid w:val="005849DD"/>
    <w:rsid w:val="005871F3"/>
    <w:rsid w:val="0058790B"/>
    <w:rsid w:val="00587F54"/>
    <w:rsid w:val="0059040F"/>
    <w:rsid w:val="00590B42"/>
    <w:rsid w:val="00591820"/>
    <w:rsid w:val="00596CBA"/>
    <w:rsid w:val="00596ED9"/>
    <w:rsid w:val="005A36D2"/>
    <w:rsid w:val="005A3AEA"/>
    <w:rsid w:val="005A4FC8"/>
    <w:rsid w:val="005A5CFA"/>
    <w:rsid w:val="005A73A1"/>
    <w:rsid w:val="005B1AE5"/>
    <w:rsid w:val="005B703C"/>
    <w:rsid w:val="005C0138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3B4D"/>
    <w:rsid w:val="005E7C59"/>
    <w:rsid w:val="005F0051"/>
    <w:rsid w:val="005F0965"/>
    <w:rsid w:val="00601291"/>
    <w:rsid w:val="006026A9"/>
    <w:rsid w:val="0060308C"/>
    <w:rsid w:val="0060550B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60496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6B5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45BA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37E"/>
    <w:rsid w:val="0072270C"/>
    <w:rsid w:val="007241B6"/>
    <w:rsid w:val="00726DD9"/>
    <w:rsid w:val="007353A1"/>
    <w:rsid w:val="00735899"/>
    <w:rsid w:val="00740BF0"/>
    <w:rsid w:val="00741EF8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D2D"/>
    <w:rsid w:val="007F270F"/>
    <w:rsid w:val="007F291F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34F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65E0"/>
    <w:rsid w:val="008579ED"/>
    <w:rsid w:val="00860ED1"/>
    <w:rsid w:val="00863D3E"/>
    <w:rsid w:val="00863FE5"/>
    <w:rsid w:val="0086640D"/>
    <w:rsid w:val="00867B91"/>
    <w:rsid w:val="0087194C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6676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67C"/>
    <w:rsid w:val="008B47DD"/>
    <w:rsid w:val="008B5686"/>
    <w:rsid w:val="008B5D6A"/>
    <w:rsid w:val="008B608B"/>
    <w:rsid w:val="008B69D2"/>
    <w:rsid w:val="008C10F2"/>
    <w:rsid w:val="008C17AE"/>
    <w:rsid w:val="008C1D16"/>
    <w:rsid w:val="008C29D1"/>
    <w:rsid w:val="008C332D"/>
    <w:rsid w:val="008C3A47"/>
    <w:rsid w:val="008D0C5B"/>
    <w:rsid w:val="008D0EED"/>
    <w:rsid w:val="008D276B"/>
    <w:rsid w:val="008D408A"/>
    <w:rsid w:val="008D47E9"/>
    <w:rsid w:val="008D5AA9"/>
    <w:rsid w:val="008D798A"/>
    <w:rsid w:val="008E0417"/>
    <w:rsid w:val="008E65F7"/>
    <w:rsid w:val="008E6913"/>
    <w:rsid w:val="008F18CF"/>
    <w:rsid w:val="008F3031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3969"/>
    <w:rsid w:val="00986547"/>
    <w:rsid w:val="00992D3F"/>
    <w:rsid w:val="0099620D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EE1"/>
    <w:rsid w:val="009B5F28"/>
    <w:rsid w:val="009B6FA9"/>
    <w:rsid w:val="009C0C14"/>
    <w:rsid w:val="009C114F"/>
    <w:rsid w:val="009C1876"/>
    <w:rsid w:val="009C2809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170D"/>
    <w:rsid w:val="009E24CE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59F2"/>
    <w:rsid w:val="00A00FA3"/>
    <w:rsid w:val="00A01994"/>
    <w:rsid w:val="00A0427F"/>
    <w:rsid w:val="00A04A19"/>
    <w:rsid w:val="00A13902"/>
    <w:rsid w:val="00A148E9"/>
    <w:rsid w:val="00A16AB5"/>
    <w:rsid w:val="00A21001"/>
    <w:rsid w:val="00A213AB"/>
    <w:rsid w:val="00A21A24"/>
    <w:rsid w:val="00A2208D"/>
    <w:rsid w:val="00A2343C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590F"/>
    <w:rsid w:val="00A57234"/>
    <w:rsid w:val="00A61917"/>
    <w:rsid w:val="00A66CB9"/>
    <w:rsid w:val="00A679F3"/>
    <w:rsid w:val="00A72C76"/>
    <w:rsid w:val="00A732B6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B02E5D"/>
    <w:rsid w:val="00B02FA9"/>
    <w:rsid w:val="00B03BE0"/>
    <w:rsid w:val="00B06D14"/>
    <w:rsid w:val="00B100F0"/>
    <w:rsid w:val="00B13EBF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6DC4"/>
    <w:rsid w:val="00B67A7F"/>
    <w:rsid w:val="00B7087E"/>
    <w:rsid w:val="00B71977"/>
    <w:rsid w:val="00B74A07"/>
    <w:rsid w:val="00B77C4C"/>
    <w:rsid w:val="00B80111"/>
    <w:rsid w:val="00B8229F"/>
    <w:rsid w:val="00B84CD4"/>
    <w:rsid w:val="00B859DB"/>
    <w:rsid w:val="00B86AF4"/>
    <w:rsid w:val="00B87D47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3E5"/>
    <w:rsid w:val="00BB328D"/>
    <w:rsid w:val="00BB3BA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5388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387E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7A40"/>
    <w:rsid w:val="00C3025F"/>
    <w:rsid w:val="00C308C6"/>
    <w:rsid w:val="00C3275E"/>
    <w:rsid w:val="00C3330B"/>
    <w:rsid w:val="00C349E9"/>
    <w:rsid w:val="00C4297B"/>
    <w:rsid w:val="00C4481E"/>
    <w:rsid w:val="00C45394"/>
    <w:rsid w:val="00C45F2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0AAC"/>
    <w:rsid w:val="00C7258C"/>
    <w:rsid w:val="00C75F76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CF7B5A"/>
    <w:rsid w:val="00D0648B"/>
    <w:rsid w:val="00D110F5"/>
    <w:rsid w:val="00D1129E"/>
    <w:rsid w:val="00D11EC3"/>
    <w:rsid w:val="00D15CF0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19C5"/>
    <w:rsid w:val="00D625C3"/>
    <w:rsid w:val="00D66C5F"/>
    <w:rsid w:val="00D74265"/>
    <w:rsid w:val="00D75D31"/>
    <w:rsid w:val="00D771E1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B0D17"/>
    <w:rsid w:val="00DB248C"/>
    <w:rsid w:val="00DB3F50"/>
    <w:rsid w:val="00DB58F5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1D42"/>
    <w:rsid w:val="00DE453A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26699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535E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2452"/>
    <w:rsid w:val="00E84514"/>
    <w:rsid w:val="00E846E7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7C0F"/>
    <w:rsid w:val="00EF2C10"/>
    <w:rsid w:val="00EF3CE4"/>
    <w:rsid w:val="00EF3F54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3B0A"/>
    <w:rsid w:val="00F24FEF"/>
    <w:rsid w:val="00F261A7"/>
    <w:rsid w:val="00F263CD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71479"/>
    <w:rsid w:val="00F765DC"/>
    <w:rsid w:val="00F818F1"/>
    <w:rsid w:val="00F83B5F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2B8E"/>
    <w:rsid w:val="00FC308F"/>
    <w:rsid w:val="00FC5901"/>
    <w:rsid w:val="00FC5D8F"/>
    <w:rsid w:val="00FC6802"/>
    <w:rsid w:val="00FD31F6"/>
    <w:rsid w:val="00FD5D1F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C29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9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9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9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9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C29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9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9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9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9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106</properties:Words>
  <properties:Characters>725</properties:Characters>
  <properties:Lines>78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1010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2018-12-05T07:45:00Z</dcterms:created>
  <dc:creator>Revisio</dc:creator>
  <cp:lastModifiedBy>Tihana Martinez</cp:lastModifiedBy>
  <cp:lastPrinted>2016-03-22T07:46:00Z</cp:lastPrinted>
  <dcterms:modified xmlns:xsi="http://www.w3.org/2001/XMLSchema-instance" xsi:type="dcterms:W3CDTF">2018-12-05T07:45:00Z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St-3/2018-18 / Podnesak - Tablica prijavljenih i osporenih tražbina (tablica 1. ispl.red med i mlijeko.docx)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