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f4ab" w14:paraId="ec4f4ab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E45016">
        <w:rPr>
          <w:rFonts w:cs="Times New Roman" w:hAnsi="Times New Roman" w:ascii="Times New Roman"/>
          <w:i w:val="false"/>
          <w:sz w:val="24"/>
          <w:szCs w:val="24"/>
        </w:rPr>
        <w:t>1891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77ADB" w:rsidR="00741D3F" w:rsidRPr="00A77AD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895237">
        <w:t xml:space="preserve">dužnikom </w:t>
      </w:r>
      <w:r w:rsidR="00E45016" w:rsidRPr="00E45016">
        <w:t xml:space="preserve">Stečajna masa iza ŠESNAEST STUPNJEVA ISTOČNO d.o.o. putnička agencija "u stečaju", OIB: 32072316415, zastupanom po stečajnom upravitelju Deanu </w:t>
      </w:r>
      <w:proofErr w:type="spellStart"/>
      <w:r w:rsidR="00E45016" w:rsidRPr="00E45016">
        <w:t>Rahan</w:t>
      </w:r>
      <w:proofErr w:type="spellEnd"/>
      <w:r w:rsidR="00452088">
        <w:t xml:space="preserve">, izvan ročišta, dana </w:t>
      </w:r>
      <w:r w:rsidR="00895237">
        <w:t>18</w:t>
      </w:r>
      <w:r w:rsidR="00FF68CD" w:rsidRPr="00FF68CD">
        <w:t xml:space="preserve">. </w:t>
      </w:r>
      <w:r w:rsidR="00A77ADB">
        <w:t>s</w:t>
      </w:r>
      <w:r w:rsidR="00895237">
        <w:t>rp</w:t>
      </w:r>
      <w:r w:rsidR="00A77ADB">
        <w:t>nj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8421D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E45016">
        <w:t>DEAN RAHAN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o tijeku stečajnoga postupka i o stanju stečajne mase, te se posebno očitovati </w:t>
      </w:r>
      <w:r w:rsidR="00E45016">
        <w:t>o provedbi završne diobe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53562">
        <w:rPr>
          <w:b/>
        </w:rPr>
        <w:t>18</w:t>
      </w:r>
      <w:r w:rsidRPr="00FD23BA">
        <w:rPr>
          <w:b/>
        </w:rPr>
        <w:t xml:space="preserve">. </w:t>
      </w:r>
      <w:r w:rsidR="00053562">
        <w:rPr>
          <w:b/>
        </w:rPr>
        <w:t>srp</w:t>
      </w:r>
      <w:r>
        <w:rPr>
          <w:b/>
        </w:rPr>
        <w:t>nja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D718AC">
        <w:rPr>
          <w:b/>
        </w:rPr>
        <w:t>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45016"/>
    <w:rsid w:val="00E633F5"/>
    <w:rsid w:val="00E6508A"/>
    <w:rsid w:val="00E8098A"/>
    <w:rsid w:val="00E84AC5"/>
    <w:rsid w:val="00E96310"/>
    <w:rsid w:val="00EA03F2"/>
    <w:rsid w:val="00EA3334"/>
    <w:rsid w:val="00EC1F2B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B4CEF-1725-4D1A-B297-1904BFB19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249</properties:Words>
  <properties:Characters>1289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2017-07-18T11:51:00Z</dcterms:created>
  <dc:creator>none</dc:creator>
  <cp:lastModifiedBy>Katarina Franković</cp:lastModifiedBy>
  <cp:lastPrinted>2017-07-18T07:43:00Z</cp:lastPrinted>
  <dcterms:modified xmlns:xsi="http://www.w3.org/2001/XMLSchema-instance" xsi:type="dcterms:W3CDTF">2017-07-18T11:52:00Z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