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eb81" w14:paraId="9aaeb81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C64804">
        <w:rPr>
          <w:sz w:val="24"/>
        </w:rPr>
        <w:t>1336/2017-4</w:t>
      </w:r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stečajnom sucu Vesni Vukelić, u</w:t>
      </w:r>
      <w:r w:rsidR="00C04017">
        <w:rPr>
          <w:sz w:val="24"/>
        </w:rPr>
        <w:t xml:space="preserve"> </w:t>
      </w:r>
      <w:r>
        <w:rPr>
          <w:sz w:val="24"/>
        </w:rPr>
        <w:t xml:space="preserve">postupku </w:t>
      </w:r>
      <w:r w:rsidR="00C64804">
        <w:rPr>
          <w:sz w:val="24"/>
        </w:rPr>
        <w:t>povodom zahtjeva FINE RC Osijek Podružnice Slavonski Brod za provedbu skraćenoga stečajnoga postupka</w:t>
      </w:r>
      <w:r>
        <w:rPr>
          <w:sz w:val="24"/>
        </w:rPr>
        <w:t xml:space="preserve"> nad dužnikom</w:t>
      </w:r>
      <w:r w:rsidR="00AC1BCE">
        <w:rPr>
          <w:sz w:val="24"/>
        </w:rPr>
        <w:t xml:space="preserve"> </w:t>
      </w:r>
      <w:r w:rsidR="00C64804">
        <w:rPr>
          <w:b/>
          <w:sz w:val="24"/>
        </w:rPr>
        <w:t>"UČINIMO SVIJET BOLJIM", OIB 21791214751, Lutvinka 12, Slavonski Brod</w:t>
      </w:r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C64804">
        <w:rPr>
          <w:sz w:val="24"/>
        </w:rPr>
        <w:t>23</w:t>
      </w:r>
      <w:r w:rsidR="00403999">
        <w:rPr>
          <w:sz w:val="24"/>
        </w:rPr>
        <w:t xml:space="preserve">.listopada </w:t>
      </w:r>
      <w:r>
        <w:rPr>
          <w:sz w:val="24"/>
        </w:rPr>
        <w:t>2017.</w:t>
      </w:r>
      <w:r w:rsidR="000F7A20">
        <w:rPr>
          <w:sz w:val="24"/>
        </w:rPr>
        <w:t>g.</w:t>
      </w:r>
    </w:p>
    <w:p w:rsidRDefault="000F7A20" w:rsidP="00293FBA" w:rsidR="000F7A20">
      <w:pPr>
        <w:jc w:val="both"/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A31603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C64804">
        <w:rPr>
          <w:sz w:val="24"/>
        </w:rPr>
        <w:t>zahtjevu</w:t>
      </w:r>
      <w:r w:rsidR="00C04017">
        <w:rPr>
          <w:sz w:val="24"/>
        </w:rPr>
        <w:t xml:space="preserve"> za </w:t>
      </w:r>
      <w:r w:rsidR="00C64804">
        <w:rPr>
          <w:sz w:val="24"/>
        </w:rPr>
        <w:t xml:space="preserve">provedbu skraćenoga stečajnoga postupka nad dužnikom </w:t>
      </w:r>
      <w:r w:rsidR="00C64804">
        <w:rPr>
          <w:b/>
          <w:sz w:val="24"/>
        </w:rPr>
        <w:t>"UČINIMO SVIJET BOLJIM", OIB 21791214751, Lutvinka 12, Slavonski Brod</w:t>
      </w:r>
      <w:r w:rsidR="001A66DE">
        <w:rPr>
          <w:sz w:val="24"/>
        </w:rPr>
        <w:t>,</w:t>
      </w:r>
      <w:r w:rsidR="0036571A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</w:t>
      </w:r>
      <w:r w:rsidR="00B177C1">
        <w:rPr>
          <w:sz w:val="24"/>
        </w:rPr>
        <w:t>lijedu osnova za plaćanje radi utvrđenja ima li dužnik evidentiranih neizvršenih osnova za plaćanje i u kom razdoblju.</w:t>
      </w:r>
    </w:p>
    <w:p w:rsidRDefault="00403999" w:rsidP="00D64E94" w:rsidR="00403999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4819C2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C64804">
        <w:rPr>
          <w:sz w:val="24"/>
        </w:rPr>
        <w:t>23</w:t>
      </w:r>
      <w:r w:rsidR="00403999">
        <w:rPr>
          <w:sz w:val="24"/>
        </w:rPr>
        <w:t>.listopada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  <w:r w:rsidR="000F7A20">
        <w:rPr>
          <w:sz w:val="24"/>
        </w:rPr>
        <w:t>g.</w:t>
      </w:r>
    </w:p>
    <w:p w:rsidRDefault="004819C2" w:rsidP="004819C2" w:rsidR="004819C2">
      <w:pPr>
        <w:jc w:val="center"/>
        <w:rPr>
          <w:sz w:val="24"/>
        </w:rPr>
      </w:pPr>
    </w:p>
    <w:p w:rsidRDefault="004819C2" w:rsidP="004819C2" w:rsidR="004819C2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403999">
        <w:rPr>
          <w:sz w:val="24"/>
        </w:rPr>
        <w:t xml:space="preserve">  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</w:t>
      </w:r>
      <w:r w:rsidR="00403999">
        <w:rPr>
          <w:sz w:val="24"/>
        </w:rPr>
        <w:t xml:space="preserve">      </w:t>
      </w:r>
      <w:r w:rsidR="002116FD">
        <w:rPr>
          <w:sz w:val="24"/>
        </w:rPr>
        <w:t xml:space="preserve"> Vesna Vukelić</w:t>
      </w:r>
      <w:r w:rsidR="000672AB">
        <w:rPr>
          <w:sz w:val="24"/>
        </w:rPr>
        <w:t xml:space="preserve"> </w:t>
      </w:r>
    </w:p>
    <w:p w:rsidRDefault="004819C2" w:rsidP="001D2136" w:rsidR="004819C2">
      <w:pPr>
        <w:rPr>
          <w:sz w:val="24"/>
        </w:rPr>
      </w:pPr>
    </w:p>
    <w:p w:rsidRDefault="004819C2" w:rsidP="001D2136" w:rsidR="004819C2">
      <w:pPr>
        <w:rPr>
          <w:sz w:val="24"/>
        </w:rPr>
      </w:pP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0F7A20"/>
    <w:rsid w:val="00102B40"/>
    <w:rsid w:val="00130019"/>
    <w:rsid w:val="00144857"/>
    <w:rsid w:val="00154721"/>
    <w:rsid w:val="0017388C"/>
    <w:rsid w:val="00176CA1"/>
    <w:rsid w:val="001803D1"/>
    <w:rsid w:val="00193387"/>
    <w:rsid w:val="001948E8"/>
    <w:rsid w:val="00195214"/>
    <w:rsid w:val="001A60FD"/>
    <w:rsid w:val="001A66DE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455F0"/>
    <w:rsid w:val="0035179C"/>
    <w:rsid w:val="0036571A"/>
    <w:rsid w:val="00370433"/>
    <w:rsid w:val="00371FB7"/>
    <w:rsid w:val="0037201D"/>
    <w:rsid w:val="003749A5"/>
    <w:rsid w:val="00375669"/>
    <w:rsid w:val="0038293C"/>
    <w:rsid w:val="003869BE"/>
    <w:rsid w:val="00395E2A"/>
    <w:rsid w:val="003A1C26"/>
    <w:rsid w:val="003A5859"/>
    <w:rsid w:val="003B2D2C"/>
    <w:rsid w:val="003B50DA"/>
    <w:rsid w:val="003D66EF"/>
    <w:rsid w:val="003D711A"/>
    <w:rsid w:val="00403999"/>
    <w:rsid w:val="00427532"/>
    <w:rsid w:val="00441B46"/>
    <w:rsid w:val="00447410"/>
    <w:rsid w:val="00450F67"/>
    <w:rsid w:val="00450F89"/>
    <w:rsid w:val="004819C2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0DA3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7363D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E5D00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2CC4"/>
    <w:rsid w:val="00AC383D"/>
    <w:rsid w:val="00AD4383"/>
    <w:rsid w:val="00AD7899"/>
    <w:rsid w:val="00AF73AD"/>
    <w:rsid w:val="00B01D0B"/>
    <w:rsid w:val="00B1073A"/>
    <w:rsid w:val="00B177C1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4017"/>
    <w:rsid w:val="00C074B3"/>
    <w:rsid w:val="00C23FE4"/>
    <w:rsid w:val="00C35C29"/>
    <w:rsid w:val="00C3793D"/>
    <w:rsid w:val="00C55B65"/>
    <w:rsid w:val="00C64804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St-1336/2017</izvorni_sadrzaj>
    <derivirana_varijabla naziv="DomainObject.Predmet.OznakaBroj_1">St-1336/2017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"UČINIMO SVIJET BOLJIM" SLAVONSKI BROD </izvorni_sadrzaj>
    <derivirana_varijabla naziv="DomainObject.Predmet.ProtustrankaFormated_1">  "UČINIMO SVIJET BOLJIM" SLAVONSKI BROD </derivirana_varijabla>
  </DomainObject.Predmet.ProtustrankaFormated>
  <DomainObject.Predmet.ProtustrankaFormatedOIB>
    <izvorni_sadrzaj>  "UČINIMO SVIJET BOLJIM" SLAVONSKI BROD , OIB 21791214751</izvorni_sadrzaj>
    <derivirana_varijabla naziv="DomainObject.Predmet.ProtustrankaFormatedOIB_1">  "UČINIMO SVIJET BOLJIM" SLAVONSKI BROD , OIB 21791214751</derivirana_varijabla>
  </DomainObject.Predmet.ProtustrankaFormatedOIB>
  <DomainObject.Predmet.ProtustrankaFormatedWithAdress>
    <izvorni_sadrzaj> "UČINIMO SVIJET BOLJIM" SLAVONSKI BROD , Lutvinka  12, 35000 Slavonski Brod</izvorni_sadrzaj>
    <derivirana_varijabla naziv="DomainObject.Predmet.ProtustrankaFormatedWithAdress_1"> "UČINIMO SVIJET BOLJIM" SLAVONSKI BROD , Lutvinka  12, 35000 Slavonski Brod</derivirana_varijabla>
  </DomainObject.Predmet.ProtustrankaFormatedWithAdress>
  <DomainObject.Predmet.ProtustrankaFormatedWithAdressOIB>
    <izvorni_sadrzaj> "UČINIMO SVIJET BOLJIM" SLAVONSKI BROD , OIB 21791214751, Lutvinka  12, 35000 Slavonski Brod</izvorni_sadrzaj>
    <derivirana_varijabla naziv="DomainObject.Predmet.ProtustrankaFormatedWithAdressOIB_1"> "UČINIMO SVIJET BOLJIM" SLAVONSKI BROD , OIB 21791214751, Lutvinka  12, 35000 Slavonski Brod</derivirana_varijabla>
  </DomainObject.Predmet.ProtustrankaFormatedWithAdressOIB>
  <DomainObject.Predmet.ProtustrankaWithAdress>
    <izvorni_sadrzaj>"UČINIMO SVIJET BOLJIM" SLAVONSKI BROD  Lutvinka  12, 35000 Slavonski Brod</izvorni_sadrzaj>
    <derivirana_varijabla naziv="DomainObject.Predmet.ProtustrankaWithAdress_1">"UČINIMO SVIJET BOLJIM" SLAVONSKI BROD  Lutvinka  12, 35000 Slavonski Brod</derivirana_varijabla>
  </DomainObject.Predmet.ProtustrankaWithAdress>
  <DomainObject.Predmet.ProtustrankaWithAdressOIB>
    <izvorni_sadrzaj>"UČINIMO SVIJET BOLJIM" SLAVONSKI BROD , OIB 21791214751, Lutvinka  12, 35000 Slavonski Brod</izvorni_sadrzaj>
    <derivirana_varijabla naziv="DomainObject.Predmet.ProtustrankaWithAdressOIB_1">"UČINIMO SVIJET BOLJIM" SLAVONSKI BROD , OIB 21791214751, Lutvinka  12, 35000 Slavonski Brod</derivirana_varijabla>
  </DomainObject.Predmet.ProtustrankaWithAdressOIB>
  <DomainObject.Predmet.ProtustrankaNazivFormated>
    <izvorni_sadrzaj>"UČINIMO SVIJET BOLJIM" SLAVONSKI BROD </izvorni_sadrzaj>
    <derivirana_varijabla naziv="DomainObject.Predmet.ProtustrankaNazivFormated_1">"UČINIMO SVIJET BOLJIM" SLAVONSKI BROD </derivirana_varijabla>
  </DomainObject.Predmet.ProtustrankaNazivFormated>
  <DomainObject.Predmet.ProtustrankaNazivFormatedOIB>
    <izvorni_sadrzaj>"UČINIMO SVIJET BOLJIM" SLAVONSKI BROD , OIB 21791214751</izvorni_sadrzaj>
    <derivirana_varijabla naziv="DomainObject.Predmet.ProtustrankaNazivFormatedOIB_1">"UČINIMO SVIJET BOLJIM" SLAVONSKI BROD , OIB 21791214751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7743.18</izvorni_sadrzaj>
    <derivirana_varijabla naziv="DomainObject.Predmet.TrenutnaVrijednost_1">7743.18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"UČINIMO SVIJET BOLJIM" SLAVONSKI BROD </item>
    </izvorni_sadrzaj>
    <derivirana_varijabla naziv="DomainObject.Predmet.ProtuStrankaListFormated_1">
      <item>"UČINIMO SVIJET BOLJIM" SLAVONSKI BROD </item>
    </derivirana_varijabla>
  </DomainObject.Predmet.ProtuStrankaListFormated>
  <DomainObject.Predmet.ProtuStrankaListFormatedOIB>
    <izvorni_sadrzaj>
      <item>"UČINIMO SVIJET BOLJIM" SLAVONSKI BROD , OIB 21791214751</item>
    </izvorni_sadrzaj>
    <derivirana_varijabla naziv="DomainObject.Predmet.ProtuStrankaListFormatedOIB_1">
      <item>"UČINIMO SVIJET BOLJIM" SLAVONSKI BROD , OIB 21791214751</item>
    </derivirana_varijabla>
  </DomainObject.Predmet.ProtuStrankaListFormatedOIB>
  <DomainObject.Predmet.ProtuStrankaListFormatedWithAdress>
    <izvorni_sadrzaj>
      <item>"UČINIMO SVIJET BOLJIM" SLAVONSKI BROD , Lutvinka  12, 35000 Slavonski Brod</item>
    </izvorni_sadrzaj>
    <derivirana_varijabla naziv="DomainObject.Predmet.ProtuStrankaListFormatedWithAdress_1">
      <item>"UČINIMO SVIJET BOLJIM" SLAVONSKI BROD , Lutvinka  12, 35000 Slavonski Brod</item>
    </derivirana_varijabla>
  </DomainObject.Predmet.ProtuStrankaListFormatedWithAdress>
  <DomainObject.Predmet.ProtuStrankaListFormatedWithAdressOIB>
    <izvorni_sadrzaj>
      <item>"UČINIMO SVIJET BOLJIM" SLAVONSKI BROD , OIB 21791214751, Lutvinka  12, 35000 Slavonski Brod</item>
    </izvorni_sadrzaj>
    <derivirana_varijabla naziv="DomainObject.Predmet.ProtuStrankaListFormatedWithAdressOIB_1">
      <item>"UČINIMO SVIJET BOLJIM" SLAVONSKI BROD , OIB 21791214751, Lutvinka  12, 35000 Slavonski Brod</item>
    </derivirana_varijabla>
  </DomainObject.Predmet.ProtuStrankaListFormatedWithAdressOIB>
  <DomainObject.Predmet.ProtuStrankaListNazivFormated>
    <izvorni_sadrzaj>
      <item>"UČINIMO SVIJET BOLJIM" SLAVONSKI BROD </item>
    </izvorni_sadrzaj>
    <derivirana_varijabla naziv="DomainObject.Predmet.ProtuStrankaListNazivFormated_1">
      <item>"UČINIMO SVIJET BOLJIM" SLAVONSKI BROD </item>
    </derivirana_varijabla>
  </DomainObject.Predmet.ProtuStrankaListNazivFormated>
  <DomainObject.Predmet.ProtuStrankaListNazivFormatedOIB>
    <izvorni_sadrzaj>
      <item>"UČINIMO SVIJET BOLJIM" SLAVONSKI BROD , OIB 21791214751</item>
    </izvorni_sadrzaj>
    <derivirana_varijabla naziv="DomainObject.Predmet.ProtuStrankaListNazivFormatedOIB_1">
      <item>"UČINIMO SVIJET BOLJIM" SLAVONSKI BROD , OIB 21791214751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"UČINIMO SVIJET BOLJIM" SLAVONSKI BROD </izvorni_sadrzaj>
    <derivirana_varijabla naziv="DomainObject.Predmet.ProtustrankaIDrugi_1">"UČINIMO SVIJET BOLJIM" SLAVONSKI BROD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"UČINIMO SVIJET BOLJIM" SLAVONSKI BROD , OIB 21791214751, Lutvinka  12, 35000 Slavonski Brod</izvorni_sadrzaj>
    <derivirana_varijabla naziv="DomainObject.Predmet.ProtustrankaIDrugiAdressOIB_1">"UČINIMO SVIJET BOLJIM" SLAVONSKI BROD , OIB 21791214751, Lutvinka 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"UČINIMO SVIJET BOLJIM" SLAVONSKI BROD </item>
    </izvorni_sadrzaj>
    <derivirana_varijabla naziv="DomainObject.Predmet.SudioniciListNaziv_1">
      <item>Financijska agencija</item>
      <item>"UČINIMO SVIJET BOLJIM" SLAVONSKI BROD </item>
    </derivirana_varijabla>
  </DomainObject.Predmet.SudioniciListNaziv>
  <DomainObject.Predmet.SudioniciListAdressOIB>
    <izvorni_sadrzaj>
      <item>Financijska agencija, OIB 85821130368, Ulica grada Vukovara 70,10000 Zagreb</item>
      <item>"UČINIMO SVIJET BOLJIM" SLAVONSKI BROD , OIB 21791214751, Lutvinka  12,35000 Slavonski Brod</item>
    </izvorni_sadrzaj>
    <derivirana_varijabla naziv="DomainObject.Predmet.SudioniciListAdressOIB_1">
      <item>Financijska agencija, OIB 85821130368, Ulica grada Vukovara 70,10000 Zagreb</item>
      <item>"UČINIMO SVIJET BOLJIM" SLAVONSKI BROD , OIB 21791214751, Lutvinka 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21791214751</item>
    </izvorni_sadrzaj>
    <derivirana_varijabla naziv="DomainObject.Predmet.SudioniciListNazivOIB_1">
      <item>, OIB 85821130368</item>
      <item>, OIB 21791214751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148</properties:Words>
  <properties:Characters>798</properties:Characters>
  <properties:Lines>37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2017-07-21T06:45:00Z</dcterms:created>
  <dc:creator>Trgovacki sud</dc:creator>
  <cp:lastModifiedBy>wsadmin</cp:lastModifiedBy>
  <cp:lastPrinted>2017-10-23T12:06:00Z</cp:lastPrinted>
  <dcterms:modified xmlns:xsi="http://www.w3.org/2001/XMLSchema-instance" xsi:type="dcterms:W3CDTF">2017-10-24T06:09:00Z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