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bcd2" w14:paraId="8edbcd2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DF3687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BF19AB">
        <w:rPr>
          <w:noProof/>
        </w:rPr>
        <w:t xml:space="preserve"> </w:t>
      </w:r>
      <w:r w:rsidR="00CA43BE">
        <w:rPr>
          <w:noProof/>
        </w:rPr>
        <w:t>Z</w:t>
      </w:r>
      <w:r w:rsidR="00300417">
        <w:rPr>
          <w:noProof/>
        </w:rPr>
        <w:t>denke</w:t>
      </w:r>
      <w:r w:rsidR="00CA43BE">
        <w:rPr>
          <w:noProof/>
        </w:rPr>
        <w:t xml:space="preserve"> C</w:t>
      </w:r>
      <w:r w:rsidR="00300417">
        <w:rPr>
          <w:noProof/>
        </w:rPr>
        <w:t>vetetić</w:t>
      </w:r>
      <w:r w:rsidR="00CA43BE">
        <w:rPr>
          <w:noProof/>
        </w:rPr>
        <w:t xml:space="preserve">, </w:t>
      </w:r>
      <w:r w:rsidR="00D1782E">
        <w:rPr>
          <w:noProof/>
        </w:rPr>
        <w:t xml:space="preserve">OIB: </w:t>
      </w:r>
      <w:r w:rsidR="00CA43BE">
        <w:rPr>
          <w:noProof/>
        </w:rPr>
        <w:t xml:space="preserve">62009576254 Bana T. Erdedija Bakača 20, 10450 Jastrebarsko, </w:t>
      </w:r>
      <w:r w:rsidR="00300417">
        <w:rPr>
          <w:noProof/>
        </w:rPr>
        <w:t>dana 4</w:t>
      </w:r>
      <w:r w:rsidRPr="006179E9">
        <w:rPr>
          <w:noProof/>
        </w:rPr>
        <w:t>.</w:t>
      </w:r>
      <w:r w:rsidR="00D1782E">
        <w:rPr>
          <w:noProof/>
        </w:rPr>
        <w:t xml:space="preserve"> srpnja </w:t>
      </w:r>
      <w:r>
        <w:rPr>
          <w:noProof/>
        </w:rPr>
        <w:t>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="00A17B76" w:rsidRPr="00A17B76">
        <w:t xml:space="preserve"> </w:t>
      </w:r>
      <w:r w:rsidR="00CA43BE">
        <w:t>Zdenki</w:t>
      </w:r>
      <w:r w:rsidR="00CA43BE" w:rsidRPr="00CA43BE">
        <w:t xml:space="preserve"> </w:t>
      </w:r>
      <w:proofErr w:type="spellStart"/>
      <w:r w:rsidR="00CA43BE" w:rsidRPr="00CA43BE">
        <w:t>Cvetetić</w:t>
      </w:r>
      <w:proofErr w:type="spellEnd"/>
      <w:r w:rsidR="00CA43BE"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proofErr w:type="spellStart"/>
      <w:r w:rsidR="008006E5" w:rsidRPr="00300417">
        <w:rPr>
          <w:rFonts w:eastAsia="Times New Roman"/>
        </w:rPr>
        <w:t>151</w:t>
      </w:r>
      <w:proofErr w:type="spellEnd"/>
      <w:r w:rsidR="008006E5" w:rsidRPr="00300417">
        <w:rPr>
          <w:rFonts w:eastAsia="Times New Roman"/>
        </w:rPr>
        <w:t>-</w:t>
      </w:r>
      <w:proofErr w:type="spellStart"/>
      <w:r w:rsidR="00300417" w:rsidRPr="00300417">
        <w:rPr>
          <w:rFonts w:eastAsia="Times New Roman"/>
        </w:rPr>
        <w:t>29</w:t>
      </w:r>
      <w:proofErr w:type="spellEnd"/>
      <w:r w:rsidR="008006E5" w:rsidRPr="00300417">
        <w:rPr>
          <w:rFonts w:eastAsia="Times New Roman"/>
        </w:rPr>
        <w:t>-</w:t>
      </w:r>
      <w:proofErr w:type="spellStart"/>
      <w:r w:rsidR="008006E5" w:rsidRPr="00300417">
        <w:rPr>
          <w:rFonts w:eastAsia="Times New Roman"/>
        </w:rPr>
        <w:t>17</w:t>
      </w:r>
      <w:proofErr w:type="spellEnd"/>
      <w:r w:rsidR="008006E5" w:rsidRPr="00D1782E">
        <w:rPr>
          <w:rFonts w:eastAsia="Times New Roman"/>
          <w:b/>
        </w:rPr>
        <w:t xml:space="preserve"> </w:t>
      </w:r>
      <w:r w:rsidR="008006E5" w:rsidRPr="00553280">
        <w:rPr>
          <w:rFonts w:eastAsia="Times New Roman"/>
        </w:rPr>
        <w:t>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</w:t>
      </w:r>
      <w:r w:rsidR="00A17B76" w:rsidRPr="00A17B76">
        <w:t xml:space="preserve"> </w:t>
      </w:r>
      <w:r w:rsidR="00CA43BE">
        <w:t xml:space="preserve"> Zdenka </w:t>
      </w:r>
      <w:proofErr w:type="spellStart"/>
      <w:r w:rsidR="00CA43BE">
        <w:t>Cvetetić</w:t>
      </w:r>
      <w:proofErr w:type="spellEnd"/>
      <w:r w:rsidR="00CA43BE">
        <w:t xml:space="preserve"> </w:t>
      </w:r>
      <w:r w:rsidR="00BF19AB">
        <w:rPr>
          <w:rFonts w:eastAsia="Times New Roman"/>
        </w:rPr>
        <w:t xml:space="preserve">je </w:t>
      </w:r>
      <w:proofErr w:type="spellStart"/>
      <w:r w:rsidR="00BF19AB">
        <w:rPr>
          <w:rFonts w:eastAsia="Times New Roman"/>
        </w:rPr>
        <w:t>12</w:t>
      </w:r>
      <w:proofErr w:type="spellEnd"/>
      <w:r w:rsidRPr="006179E9">
        <w:rPr>
          <w:rFonts w:eastAsia="Times New Roman"/>
        </w:rPr>
        <w:t xml:space="preserve">. </w:t>
      </w:r>
      <w:r w:rsidR="00CA43BE">
        <w:rPr>
          <w:rFonts w:eastAsia="Times New Roman"/>
        </w:rPr>
        <w:t>lipnja</w:t>
      </w:r>
      <w:r w:rsidR="00BF19AB">
        <w:rPr>
          <w:rFonts w:eastAsia="Times New Roman"/>
        </w:rPr>
        <w:t xml:space="preserve"> </w:t>
      </w:r>
      <w:r>
        <w:rPr>
          <w:rFonts w:eastAsia="Times New Roman"/>
        </w:rPr>
        <w:t>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="00CA43BE">
        <w:rPr>
          <w:rFonts w:eastAsia="Times New Roman"/>
        </w:rPr>
        <w:t xml:space="preserve"> podnijela</w:t>
      </w:r>
      <w:r w:rsidRPr="006179E9">
        <w:rPr>
          <w:rFonts w:eastAsia="Times New Roman"/>
        </w:rPr>
        <w:t xml:space="preserve">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300417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4</w:t>
      </w:r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 w:rsidR="00D1782E">
        <w:rPr>
          <w:rFonts w:eastAsia="Times New Roman"/>
        </w:rPr>
        <w:t>srpnja</w:t>
      </w:r>
      <w:r w:rsidR="00DC3838">
        <w:rPr>
          <w:rFonts w:eastAsia="Times New Roman"/>
        </w:rPr>
        <w:t xml:space="preserve"> </w:t>
      </w:r>
      <w:r w:rsidR="0089580E">
        <w:rPr>
          <w:rFonts w:eastAsia="Times New Roman"/>
        </w:rPr>
        <w:t>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  <w:r w:rsidR="008A070F">
        <w:rPr>
          <w:rFonts w:eastAsia="Times New Roman"/>
          <w:noProof/>
        </w:rPr>
        <w:t>, v.r.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p w:rsidRDefault="002C52D4" w:rsidP="002C52D4" w:rsidR="002C52D4">
      <w:pPr>
        <w:keepNext/>
        <w:jc w:val="right"/>
        <w:rPr>
          <w:rFonts w:eastAsia="Times New Roman"/>
        </w:rPr>
      </w:pPr>
    </w:p>
    <w:p w:rsidRDefault="008A070F" w:rsidP="008A070F" w:rsidR="008A070F">
      <w:pPr>
        <w:keepNext/>
        <w:jc w:val="right"/>
        <w:rPr>
          <w:rFonts w:eastAsia="Times New Roman"/>
        </w:rPr>
      </w:pPr>
      <w:r>
        <w:rPr>
          <w:rFonts w:eastAsia="Times New Roman"/>
        </w:rPr>
        <w:t xml:space="preserve">Za točnost </w:t>
      </w:r>
      <w:proofErr w:type="spellStart"/>
      <w:r>
        <w:rPr>
          <w:rFonts w:eastAsia="Times New Roman"/>
        </w:rPr>
        <w:t>otpravka</w:t>
      </w:r>
      <w:proofErr w:type="spellEnd"/>
      <w:r>
        <w:rPr>
          <w:rFonts w:eastAsia="Times New Roman"/>
        </w:rPr>
        <w:t>-ovlašteni službenik:</w:t>
      </w:r>
    </w:p>
    <w:p w:rsidRDefault="008A070F" w:rsidP="008A070F" w:rsidR="008A070F">
      <w:pPr>
        <w:keepNext/>
        <w:jc w:val="right"/>
        <w:rPr>
          <w:rFonts w:eastAsia="Times New Roman"/>
        </w:rPr>
      </w:pPr>
      <w:r>
        <w:rPr>
          <w:rFonts w:eastAsia="Times New Roman"/>
        </w:rPr>
        <w:t xml:space="preserve"> Gordana Milek</w:t>
      </w:r>
    </w:p>
    <w:p w:rsidRDefault="00B61178" w:rsidP="0089580E" w:rsidR="00B61178">
      <w:pPr>
        <w:keepNext/>
        <w:rPr>
          <w:rFonts w:eastAsia="Times New Roman"/>
        </w:rPr>
      </w:pPr>
    </w:p>
    <w:p w:rsidRDefault="002C52D4" w:rsidP="0089580E" w:rsidR="002C52D4">
      <w:pPr>
        <w:keepNext/>
        <w:rPr>
          <w:rFonts w:eastAsia="Times New Roman"/>
        </w:rPr>
      </w:pPr>
    </w:p>
    <w:sectPr w:rsidSect="00BF2CB8" w:rsidR="002C52D4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0CB" w:rsidP="0089580E" w:rsidR="009240CB">
      <w:r>
        <w:separator/>
      </w:r>
    </w:p>
  </w:endnote>
  <w:endnote w:id="0" w:type="continuationSeparator">
    <w:p w:rsidRDefault="009240CB" w:rsidP="0089580E" w:rsidR="00924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0CB" w:rsidP="0089580E" w:rsidR="009240CB">
      <w:r>
        <w:separator/>
      </w:r>
    </w:p>
  </w:footnote>
  <w:footnote w:id="0" w:type="continuationSeparator">
    <w:p w:rsidRDefault="009240CB" w:rsidP="0089580E" w:rsidR="00924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A34" w:rsidP="0089580E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29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300417">
      <w:t>2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095235"/>
    <w:rsid w:val="001871CD"/>
    <w:rsid w:val="002C10CA"/>
    <w:rsid w:val="002C52D4"/>
    <w:rsid w:val="00300417"/>
    <w:rsid w:val="003330A2"/>
    <w:rsid w:val="00366A40"/>
    <w:rsid w:val="0036795B"/>
    <w:rsid w:val="00375B38"/>
    <w:rsid w:val="003C0401"/>
    <w:rsid w:val="0040203A"/>
    <w:rsid w:val="004267B7"/>
    <w:rsid w:val="00553280"/>
    <w:rsid w:val="00593334"/>
    <w:rsid w:val="005A4C5D"/>
    <w:rsid w:val="005D1EE1"/>
    <w:rsid w:val="005F08FD"/>
    <w:rsid w:val="0066022F"/>
    <w:rsid w:val="0067077F"/>
    <w:rsid w:val="006779AA"/>
    <w:rsid w:val="006C7F06"/>
    <w:rsid w:val="00746CD2"/>
    <w:rsid w:val="007B06DF"/>
    <w:rsid w:val="007D3030"/>
    <w:rsid w:val="008006E5"/>
    <w:rsid w:val="008027E4"/>
    <w:rsid w:val="00813AAA"/>
    <w:rsid w:val="00856D3E"/>
    <w:rsid w:val="0087369A"/>
    <w:rsid w:val="0089580E"/>
    <w:rsid w:val="008A070F"/>
    <w:rsid w:val="008C2D31"/>
    <w:rsid w:val="008D38EA"/>
    <w:rsid w:val="008F11C5"/>
    <w:rsid w:val="00906EB1"/>
    <w:rsid w:val="009111EE"/>
    <w:rsid w:val="00921889"/>
    <w:rsid w:val="009240CB"/>
    <w:rsid w:val="00927DE7"/>
    <w:rsid w:val="009578D5"/>
    <w:rsid w:val="00970B58"/>
    <w:rsid w:val="009F2809"/>
    <w:rsid w:val="009F77B6"/>
    <w:rsid w:val="00A17B76"/>
    <w:rsid w:val="00A2628D"/>
    <w:rsid w:val="00AA5A5D"/>
    <w:rsid w:val="00AE1F65"/>
    <w:rsid w:val="00AE35E4"/>
    <w:rsid w:val="00B43DE0"/>
    <w:rsid w:val="00B535AE"/>
    <w:rsid w:val="00B61178"/>
    <w:rsid w:val="00B6652A"/>
    <w:rsid w:val="00B80449"/>
    <w:rsid w:val="00BD57DD"/>
    <w:rsid w:val="00BF19AB"/>
    <w:rsid w:val="00BF2CB8"/>
    <w:rsid w:val="00C257AC"/>
    <w:rsid w:val="00C61732"/>
    <w:rsid w:val="00C82472"/>
    <w:rsid w:val="00C924CE"/>
    <w:rsid w:val="00CA43BE"/>
    <w:rsid w:val="00CA4F77"/>
    <w:rsid w:val="00D1782E"/>
    <w:rsid w:val="00D242A1"/>
    <w:rsid w:val="00D46A34"/>
    <w:rsid w:val="00DC3838"/>
    <w:rsid w:val="00DD01CB"/>
    <w:rsid w:val="00DF3687"/>
    <w:rsid w:val="00E51A70"/>
    <w:rsid w:val="00E63F1C"/>
    <w:rsid w:val="00EE16E5"/>
    <w:rsid w:val="00EE3CE4"/>
    <w:rsid w:val="00EE7075"/>
    <w:rsid w:val="00FD0DAF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F08FD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F08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8FD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08FD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F08FD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F0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8FD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08FD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450074"/>
    <w:rsid w:val="005B7F37"/>
    <w:rsid w:val="005E0E72"/>
    <w:rsid w:val="006D3F0A"/>
    <w:rsid w:val="007903A3"/>
    <w:rsid w:val="00865F78"/>
    <w:rsid w:val="00884C5B"/>
    <w:rsid w:val="008C00A8"/>
    <w:rsid w:val="008D7AAA"/>
    <w:rsid w:val="00BE60A4"/>
    <w:rsid w:val="00C23633"/>
    <w:rsid w:val="00CF5AE2"/>
    <w:rsid w:val="00D13FA3"/>
    <w:rsid w:val="00D90432"/>
    <w:rsid w:val="00DB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Sp-29/2017</izvorni_sadrzaj>
    <derivirana_varijabla naziv="DomainObject.Predmet.OznakaBroj_1">Sp-29/2017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Zdenka Cvetetić</izvorni_sadrzaj>
    <derivirana_varijabla naziv="DomainObject.Predmet.StrankaFormated_1">  Zdenka Cvetetić</derivirana_varijabla>
  </DomainObject.Predmet.StrankaFormated>
  <DomainObject.Predmet.StrankaFormatedOIB>
    <izvorni_sadrzaj>  Zdenka Cvetetić, OIB 62009576254</izvorni_sadrzaj>
    <derivirana_varijabla naziv="DomainObject.Predmet.StrankaFormatedOIB_1">  Zdenka Cvetetić, OIB 62009576254</derivirana_varijabla>
  </DomainObject.Predmet.StrankaFormatedOIB>
  <DomainObject.Predmet.StrankaFormatedWithAdress>
    <izvorni_sadrzaj> Zdenka Cvetetić, Bana T.erdedija Bakača 20, 10450 Jastrebarsko</izvorni_sadrzaj>
    <derivirana_varijabla naziv="DomainObject.Predmet.StrankaFormatedWithAdress_1"> Zdenka Cvetetić, Bana T.erdedija Bakača 20, 10450 Jastrebarsko</derivirana_varijabla>
  </DomainObject.Predmet.StrankaFormatedWithAdress>
  <DomainObject.Predmet.StrankaFormatedWithAdressOIB>
    <izvorni_sadrzaj> Zdenka Cvetetić, OIB 62009576254, Bana T.erdedija Bakača 20, 10450 Jastrebarsko</izvorni_sadrzaj>
    <derivirana_varijabla naziv="DomainObject.Predmet.StrankaFormatedWithAdressOIB_1"> Zdenka Cvetetić, OIB 62009576254, Bana T.erdedija Bakača 20, 10450 Jastrebarsko</derivirana_varijabla>
  </DomainObject.Predmet.StrankaFormatedWithAdressOIB>
  <DomainObject.Predmet.StrankaWithAdress>
    <izvorni_sadrzaj>Zdenka Cvetetić Bana T.erdedija Bakača 20,10450 Jastrebarsko</izvorni_sadrzaj>
    <derivirana_varijabla naziv="DomainObject.Predmet.StrankaWithAdress_1">Zdenka Cvetetić Bana T.erdedija Bakača 20,10450 Jastrebarsko</derivirana_varijabla>
  </DomainObject.Predmet.StrankaWithAdress>
  <DomainObject.Predmet.StrankaWithAdressOIB>
    <izvorni_sadrzaj>Zdenka Cvetetić, OIB 62009576254, Bana T.erdedija Bakača 20,10450 Jastrebarsko</izvorni_sadrzaj>
    <derivirana_varijabla naziv="DomainObject.Predmet.StrankaWithAdressOIB_1">Zdenka Cvetetić, OIB 62009576254, Bana T.erdedija Bakača 20,10450 Jastrebarsko</derivirana_varijabla>
  </DomainObject.Predmet.StrankaWithAdressOIB>
  <DomainObject.Predmet.StrankaNazivFormated>
    <izvorni_sadrzaj>Zdenka Cvetetić</izvorni_sadrzaj>
    <derivirana_varijabla naziv="DomainObject.Predmet.StrankaNazivFormated_1">Zdenka Cvetetić</derivirana_varijabla>
  </DomainObject.Predmet.StrankaNazivFormated>
  <DomainObject.Predmet.StrankaNazivFormatedOIB>
    <izvorni_sadrzaj>Zdenka Cvetetić, OIB 62009576254</izvorni_sadrzaj>
    <derivirana_varijabla naziv="DomainObject.Predmet.StrankaNazivFormatedOIB_1">Zdenka Cvetetić, OIB 62009576254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Zdenka Cvetetić</item>
    </izvorni_sadrzaj>
    <derivirana_varijabla naziv="DomainObject.Predmet.StrankaListFormated_1">
      <item>Zdenka Cvetetić</item>
    </derivirana_varijabla>
  </DomainObject.Predmet.StrankaListFormated>
  <DomainObject.Predmet.StrankaListFormatedOIB>
    <izvorni_sadrzaj>
      <item>Zdenka Cvetetić, OIB 62009576254</item>
    </izvorni_sadrzaj>
    <derivirana_varijabla naziv="DomainObject.Predmet.StrankaListFormatedOIB_1">
      <item>Zdenka Cvetetić, OIB 62009576254</item>
    </derivirana_varijabla>
  </DomainObject.Predmet.StrankaListFormatedOIB>
  <DomainObject.Predmet.StrankaListFormatedWithAdress>
    <izvorni_sadrzaj>
      <item>Zdenka Cvetetić, Bana T.erdedija Bakača 20, 10450 Jastrebarsko</item>
    </izvorni_sadrzaj>
    <derivirana_varijabla naziv="DomainObject.Predmet.StrankaListFormatedWithAdress_1">
      <item>Zdenka Cvetetić, Bana T.erdedija Bakača 20, 10450 Jastrebarsko</item>
    </derivirana_varijabla>
  </DomainObject.Predmet.StrankaListFormatedWithAdress>
  <DomainObject.Predmet.StrankaListFormatedWithAdressOIB>
    <izvorni_sadrzaj>
      <item>Zdenka Cvetetić, OIB 62009576254, Bana T.erdedija Bakača 20, 10450 Jastrebarsko</item>
    </izvorni_sadrzaj>
    <derivirana_varijabla naziv="DomainObject.Predmet.StrankaListFormatedWithAdressOIB_1">
      <item>Zdenka Cvetetić, OIB 62009576254, Bana T.erdedija Bakača 20, 10450 Jastrebarsko</item>
    </derivirana_varijabla>
  </DomainObject.Predmet.StrankaListFormatedWithAdressOIB>
  <DomainObject.Predmet.StrankaListNazivFormated>
    <izvorni_sadrzaj>
      <item>Zdenka Cvetetić</item>
    </izvorni_sadrzaj>
    <derivirana_varijabla naziv="DomainObject.Predmet.StrankaListNazivFormated_1">
      <item>Zdenka Cvetetić</item>
    </derivirana_varijabla>
  </DomainObject.Predmet.StrankaListNazivFormated>
  <DomainObject.Predmet.StrankaListNazivFormatedOIB>
    <izvorni_sadrzaj>
      <item>Zdenka Cvetetić, OIB 62009576254</item>
    </izvorni_sadrzaj>
    <derivirana_varijabla naziv="DomainObject.Predmet.StrankaListNazivFormatedOIB_1">
      <item>Zdenka Cvetetić, OIB 62009576254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Zdenka Cvetetić</izvorni_sadrzaj>
    <derivirana_varijabla naziv="DomainObject.Predmet.StrankaIDrugi_1">Zdenka Cvetetić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Zdenka Cvetetić, OIB 62009576254, Bana T.erdedija Bakača 20, 10450 Jastrebarsko</izvorni_sadrzaj>
    <derivirana_varijabla naziv="DomainObject.Predmet.StrankaIDrugiAdressOIB_1">Zdenka Cvetetić, OIB 62009576254, Bana T.erdedija Bakača 20, 10450 Jastrebarsko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Zdenka Cvetetić</item>
    </izvorni_sadrzaj>
    <derivirana_varijabla naziv="DomainObject.Predmet.SudioniciListNaziv_1">
      <item>Zdenka Cvetetić</item>
    </derivirana_varijabla>
  </DomainObject.Predmet.SudioniciListNaziv>
  <DomainObject.Predmet.SudioniciListAdressOIB>
    <izvorni_sadrzaj>
      <item>Zdenka Cvetetić, OIB 62009576254, Bana T.erdedija Bakača 20,10450 Jastrebarsko</item>
    </izvorni_sadrzaj>
    <derivirana_varijabla naziv="DomainObject.Predmet.SudioniciListAdressOIB_1">
      <item>Zdenka Cvetetić, OIB 62009576254, Bana T.erdedija Bakača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62009576254</item>
    </izvorni_sadrzaj>
    <derivirana_varijabla naziv="DomainObject.Predmet.SudioniciListNazivOIB_1">
      <item>, OIB 62009576254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1509</properties:Characters>
  <properties:Lines>49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2017-07-03T11:27:00Z</dcterms:created>
  <dc:creator>Gordana Milek</dc:creator>
  <cp:lastModifiedBy>Gordana Milek</cp:lastModifiedBy>
  <cp:lastPrinted>2017-07-03T12:55:00Z</cp:lastPrinted>
  <dcterms:modified xmlns:xsi="http://www.w3.org/2001/XMLSchema-instance" xsi:type="dcterms:W3CDTF">2017-07-04T06:06:00Z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