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60e20" w14:paraId="1a60e20" w:rsidRDefault="0013777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1724025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37776" w:rsidP="00137776" w:rsidR="00AE649C">
      <w:pPr>
        <w:pStyle w:val="NormaleSPIS"/>
        <w:spacing w:after="0"/>
      </w:pPr>
      <w:r>
        <w:t xml:space="preserve">       Republika Hrvatska</w:t>
      </w:r>
    </w:p>
    <w:p w:rsidRDefault="00137776" w:rsidP="00137776" w:rsidR="00137776">
      <w:pPr>
        <w:pStyle w:val="NormaleSPIS"/>
        <w:spacing w:after="0"/>
      </w:pPr>
      <w:r>
        <w:t xml:space="preserve">     Trgovački sud u Bjelovaru</w:t>
      </w:r>
    </w:p>
    <w:p w:rsidRDefault="00137776" w:rsidP="00137776" w:rsidR="00137776">
      <w:pPr>
        <w:pStyle w:val="NormaleSPIS"/>
        <w:spacing w:after="0"/>
      </w:pPr>
      <w:r>
        <w:t>Bjelovar, Šetalište dr.I.Lebovića 42.</w:t>
      </w:r>
    </w:p>
    <w:p w:rsidRDefault="00137776" w:rsidP="00137776" w:rsidR="00137776">
      <w:pPr>
        <w:pStyle w:val="NormaleSPIS"/>
        <w:jc w:val="right"/>
      </w:pPr>
      <w:r>
        <w:t>Poslovni broj:7 St-170/2018-14</w:t>
      </w:r>
      <w:bookmarkStart w:name="_GoBack" w:id="0"/>
      <w:bookmarkEnd w:id="0"/>
    </w:p>
    <w:p w:rsidRDefault="00137776" w:rsidP="00137776" w:rsidR="00137776">
      <w:pPr>
        <w:pStyle w:val="NormaleSPIS"/>
        <w:jc w:val="right"/>
      </w:pPr>
    </w:p>
    <w:p w:rsidRDefault="00137776" w:rsidP="00137776" w:rsidR="00137776">
      <w:pPr>
        <w:jc w:val="center"/>
      </w:pPr>
      <w:r>
        <w:t>U   I M E   R E P U B L I K E   H R V A T S K E</w:t>
      </w:r>
    </w:p>
    <w:p w:rsidRDefault="00137776" w:rsidP="00137776" w:rsidR="00137776">
      <w:pPr>
        <w:jc w:val="center"/>
      </w:pPr>
      <w:r>
        <w:t>R J E Š E N J E</w:t>
      </w:r>
    </w:p>
    <w:p w:rsidRDefault="00137776" w:rsidP="00137776" w:rsidR="00137776">
      <w:pPr>
        <w:jc w:val="center"/>
      </w:pPr>
    </w:p>
    <w:p w:rsidRDefault="00137776" w:rsidP="00137776" w:rsidR="00137776">
      <w:pPr>
        <w:ind w:firstLine="720"/>
        <w:jc w:val="both"/>
      </w:pPr>
      <w:r>
        <w:t xml:space="preserve">Trgovački sud u Bjelovaru, po sucu Tomislavu Mrazović, povodom prijedloga predlagatelja FINA, OIB 85821130368, RC ZAGREB, Podružnica Zagreb, Trg svibanjskih žrtava 1995. 1, za pokretanje stečajnog postupka nad dužnikom MIRO-BARMONT j.d.o.o. za građevinarstvo, trgovinu  i usluge iz Krapine, Ulica kneza Trpimira 2, MBS 080986087, OIB 44611889804, 28. studenog 2018. </w:t>
      </w:r>
    </w:p>
    <w:p w:rsidRDefault="00137776" w:rsidP="00137776" w:rsidR="00137776">
      <w:pPr>
        <w:jc w:val="center"/>
      </w:pPr>
      <w:r>
        <w:t>r i j e š i o   j e</w:t>
      </w:r>
    </w:p>
    <w:p w:rsidRDefault="00137776" w:rsidP="00137776" w:rsidR="00137776">
      <w:pPr>
        <w:pStyle w:val="Uvuenotijeloteksta"/>
        <w:ind w:firstLine="720" w:left="0"/>
      </w:pPr>
      <w:r>
        <w:t>Prijedlog za pokretanje stečajnog postupka nad dužnikom MIRO-BARMONT j.d.o.o. za građevinarstvo, trgovinu  i usluge iz Krapine, Ulica kneza Trpimira 2, MBS 080986087, OIB 44611889804, se odbija kao neosnovan.</w:t>
      </w:r>
    </w:p>
    <w:p w:rsidRDefault="00137776" w:rsidP="00137776" w:rsidR="00137776" w:rsidRPr="00137776">
      <w:pPr>
        <w:pStyle w:val="Uvuenotijeloteksta"/>
        <w:ind w:firstLine="720" w:left="0"/>
        <w:jc w:val="center"/>
      </w:pPr>
      <w:r w:rsidRPr="00137776">
        <w:t>Obrazloženje</w:t>
      </w:r>
    </w:p>
    <w:p w:rsidRDefault="00137776" w:rsidP="00137776" w:rsidR="00137776">
      <w:pPr>
        <w:ind w:firstLine="720"/>
        <w:jc w:val="both"/>
      </w:pPr>
      <w:r>
        <w:t xml:space="preserve">Predlagatelj  FINA, OIB 85821130368, RC ZAGREB, podnijela je Trgovačkom sudu u Zagrebu dana 3. srpnja 2017. godine prijedlog za pokretanje stečajnog postupka nad dužnikom MIRO-BARMONT j.d.o.o. za građevinarstvo, trgovinu  i usluge iz Krapine, te u svom prijedlogu ističe da tvrtka MIRO-BARMONT j.d.o.o. za građevinarstvo, trgovinu  i usluge iz Krapine, kao dužnik na dan 29. lipnja 2017. godine u Očevidniku redoslijeda osnova za plaćanje ima evidentirane neizvršene osnove za plaćanje u neprekinutom razdoblju od 120 dana u ukupnom iznosu od 23.428,48 kuna. Pored toga predlagatelj u prijedlogu ističe da dužnik ima prema dostupnim podacima dva zaposlenika, dok predlagatelj ne raspolaže podacima o imovini dužnika, a niti je uz prijedlog dostavio potvrdu da je dužnik sada u neprekidnoj blokadi duže od 60 dana.  </w:t>
      </w:r>
    </w:p>
    <w:p w:rsidRDefault="00137776" w:rsidP="00137776" w:rsidR="00137776">
      <w:pPr>
        <w:ind w:firstLine="720"/>
        <w:jc w:val="both"/>
      </w:pPr>
      <w:r>
        <w:t xml:space="preserve">Dužnik MIRO-BARMONT j.d.o.o. za građevinarstvo, trgovinu i usluge iz Krapine, dostavio je sudu dana 9. srpnja 2018. godine Očevidnik o redoslijedu plaćanja sa obračunatom kamatom čiji je </w:t>
      </w:r>
      <w:proofErr w:type="spellStart"/>
      <w:r>
        <w:t>izdatnik</w:t>
      </w:r>
      <w:proofErr w:type="spellEnd"/>
      <w:r>
        <w:t xml:space="preserve"> FINA na dan 9. srpnja 2018. godine iz kojeg proizlazi da je stanje blokade računa ovog dužnika 0,00 kuna, odnosno da nema blokade na tom računu na dan izdavanja ovog Očevidnika odnosno 9. srpnja 2018. godine, a dana 23. studenog 2018. godine FINA je također sudu dostavila Očevidnik o redoslijedu plaćanja sa obračunatom kamatom za istog dužnika iz kojeg proizlazi da je stanje blokade računa ovog dužnika 0,00 kuna, odnosno da nema blokade na tom računu na dan izdavanja ovog Očevidnika, odnosno 23. studenog 2018. godine, pa iz uvida u navedene Očevidnike proizlazi da sada na računima i novčanim sredstvima navedenog dužnika nema nepodmirenih obveza, što znači da dužnik nije </w:t>
      </w:r>
    </w:p>
    <w:p w:rsidRDefault="00137776" w:rsidP="00137776" w:rsidR="00137776">
      <w:pPr>
        <w:spacing w:after="0"/>
        <w:ind w:firstLine="720"/>
        <w:jc w:val="center"/>
      </w:pPr>
      <w:r>
        <w:lastRenderedPageBreak/>
        <w:t>2</w:t>
      </w:r>
    </w:p>
    <w:p w:rsidRDefault="00137776" w:rsidP="00137776" w:rsidR="00137776">
      <w:pPr>
        <w:ind w:firstLine="720"/>
        <w:jc w:val="right"/>
      </w:pPr>
      <w:r>
        <w:t>Poslovni broj:7 St-170/2018-14</w:t>
      </w:r>
    </w:p>
    <w:p w:rsidRDefault="00137776" w:rsidP="00137776" w:rsidR="00137776">
      <w:pPr>
        <w:jc w:val="both"/>
      </w:pPr>
      <w:r>
        <w:t>nesposoban za plaćanje u smislu čl.6.Stečajnog zakona (NN broj 71/15), zbog čega je sud odbio prijedlog predlagatelja kao neosnovan i riješio kao u izreci ovog rješenja.</w:t>
      </w:r>
    </w:p>
    <w:p w:rsidRDefault="00137776" w:rsidP="00137776" w:rsidR="00137776">
      <w:pPr>
        <w:ind w:firstLine="720"/>
        <w:jc w:val="center"/>
      </w:pPr>
      <w:r>
        <w:t>Bjelovar 28. studenog 2018.</w:t>
      </w:r>
    </w:p>
    <w:p w:rsidRDefault="00137776" w:rsidP="00137776" w:rsidR="00137776">
      <w:pPr>
        <w:spacing w:after="0"/>
        <w:ind w:firstLine="720"/>
        <w:jc w:val="both"/>
      </w:pPr>
      <w:r>
        <w:tab/>
      </w:r>
      <w:r>
        <w:tab/>
      </w:r>
      <w:r>
        <w:tab/>
      </w:r>
      <w:r>
        <w:tab/>
      </w:r>
      <w:r>
        <w:tab/>
      </w:r>
      <w:r>
        <w:tab/>
      </w:r>
      <w:r>
        <w:tab/>
        <w:t xml:space="preserve">                S u d a c</w:t>
      </w:r>
    </w:p>
    <w:p w:rsidRDefault="00137776" w:rsidP="00137776" w:rsidR="00137776">
      <w:pPr>
        <w:ind w:firstLine="720"/>
        <w:jc w:val="both"/>
      </w:pPr>
      <w:r>
        <w:tab/>
      </w:r>
      <w:r>
        <w:tab/>
      </w:r>
      <w:r>
        <w:tab/>
      </w:r>
      <w:r>
        <w:tab/>
      </w:r>
      <w:r>
        <w:tab/>
      </w:r>
      <w:r>
        <w:tab/>
      </w:r>
      <w:r>
        <w:tab/>
        <w:t xml:space="preserve">        Tomislav Mrazović,v.r.</w:t>
      </w:r>
    </w:p>
    <w:p w:rsidRDefault="00137776" w:rsidP="00137776" w:rsidR="00137776">
      <w:pPr>
        <w:spacing w:after="0"/>
        <w:ind w:firstLine="720"/>
        <w:jc w:val="both"/>
      </w:pPr>
      <w:r>
        <w:t xml:space="preserve">                                                                           Za točnost </w:t>
      </w:r>
      <w:proofErr w:type="spellStart"/>
      <w:r>
        <w:t>otpravka</w:t>
      </w:r>
      <w:proofErr w:type="spellEnd"/>
      <w:r>
        <w:t xml:space="preserve">-ovlašteni službenik </w:t>
      </w:r>
    </w:p>
    <w:p w:rsidRDefault="00137776" w:rsidP="00137776" w:rsidR="00137776">
      <w:pPr>
        <w:ind w:firstLine="720"/>
        <w:jc w:val="both"/>
      </w:pPr>
      <w:r>
        <w:t xml:space="preserve">                                                                                          Jasmina </w:t>
      </w:r>
      <w:proofErr w:type="spellStart"/>
      <w:r>
        <w:t>Tubić</w:t>
      </w:r>
      <w:proofErr w:type="spellEnd"/>
    </w:p>
    <w:p w:rsidRDefault="00137776" w:rsidP="00137776" w:rsidR="00137776">
      <w:pPr>
        <w:jc w:val="both"/>
      </w:pPr>
      <w:r>
        <w:t>PRAVNA POUKA: Protiv ovog rješenja dopuštena je žalba u roku od 8 dana, od dana objave ovog rješenja na e-oglasnoj ploči Trgovačkog suda u Bjelovaru. Dostava se smatra obavljenom istekom osmog dana od dana objave ovog rješenja na mrežnoj stranici e-oglasna ploča Trgovačkog suda u Bjelovaru. (čl.12.Stečanog zakona). Žalba se podnosi Visokom trgovačkom sudu Republike Hrvatske, a putem ovog suda u 3 primjerka.</w:t>
      </w:r>
    </w:p>
    <w:p w:rsidRDefault="00137776" w:rsidP="00137776" w:rsidR="00137776">
      <w:pPr>
        <w:jc w:val="both"/>
      </w:pPr>
    </w:p>
    <w:p w:rsidRDefault="00137776" w:rsidP="00137776" w:rsidR="00137776">
      <w:pPr>
        <w:jc w:val="both"/>
      </w:pPr>
    </w:p>
    <w:p w:rsidRDefault="00137776" w:rsidP="00137776" w:rsidR="00137776">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77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83222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St-170/2018-14</izvorni_sadrzaj>
    <derivirana_varijabla naziv="DomainObject.Oznaka_1">St-170/2018-14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St-170/2018</izvorni_sadrzaj>
    <derivirana_varijabla naziv="DomainObject.Predmet.OznakaBroj_1">St-170/2018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MIRO-BARMONT j.d.o.o.</izvorni_sadrzaj>
    <derivirana_varijabla naziv="DomainObject.Predmet.ProtustrankaFormated_1">  MIRO-BARMONT j.d.o.o.</derivirana_varijabla>
  </DomainObject.Predmet.ProtustrankaFormated>
  <DomainObject.Predmet.ProtustrankaFormatedOIB>
    <izvorni_sadrzaj>  MIRO-BARMONT j.d.o.o., OIB 44611889804</izvorni_sadrzaj>
    <derivirana_varijabla naziv="DomainObject.Predmet.ProtustrankaFormatedOIB_1">  MIRO-BARMONT j.d.o.o., OIB 44611889804</derivirana_varijabla>
  </DomainObject.Predmet.ProtustrankaFormatedOIB>
  <DomainObject.Predmet.ProtustrankaFormatedWithAdress>
    <izvorni_sadrzaj> MIRO-BARMONT j.d.o.o., Ulica kneza Trpimira 2, 49000 Krapina</izvorni_sadrzaj>
    <derivirana_varijabla naziv="DomainObject.Predmet.ProtustrankaFormatedWithAdress_1"> MIRO-BARMONT j.d.o.o., Ulica kneza Trpimira 2, 49000 Krapina</derivirana_varijabla>
  </DomainObject.Predmet.ProtustrankaFormatedWithAdress>
  <DomainObject.Predmet.ProtustrankaFormatedWithAdressOIB>
    <izvorni_sadrzaj> MIRO-BARMONT j.d.o.o., OIB 44611889804, Ulica kneza Trpimira 2, 49000 Krapina</izvorni_sadrzaj>
    <derivirana_varijabla naziv="DomainObject.Predmet.ProtustrankaFormatedWithAdressOIB_1"> MIRO-BARMONT j.d.o.o., OIB 44611889804, Ulica kneza Trpimira 2, 49000 Krapina</derivirana_varijabla>
  </DomainObject.Predmet.ProtustrankaFormatedWithAdressOIB>
  <DomainObject.Predmet.ProtustrankaWithAdress>
    <izvorni_sadrzaj>MIRO-BARMONT j.d.o.o. Ulica kneza Trpimira 2, 49000 Krapina</izvorni_sadrzaj>
    <derivirana_varijabla naziv="DomainObject.Predmet.ProtustrankaWithAdress_1">MIRO-BARMONT j.d.o.o. Ulica kneza Trpimira 2, 49000 Krapina</derivirana_varijabla>
  </DomainObject.Predmet.ProtustrankaWithAdress>
  <DomainObject.Predmet.ProtustrankaWithAdressOIB>
    <izvorni_sadrzaj>MIRO-BARMONT j.d.o.o., OIB 44611889804, Ulica kneza Trpimira 2, 49000 Krapina</izvorni_sadrzaj>
    <derivirana_varijabla naziv="DomainObject.Predmet.ProtustrankaWithAdressOIB_1">MIRO-BARMONT j.d.o.o., OIB 44611889804, Ulica kneza Trpimira 2, 49000 Krapina</derivirana_varijabla>
  </DomainObject.Predmet.ProtustrankaWithAdressOIB>
  <DomainObject.Predmet.ProtustrankaNazivFormated>
    <izvorni_sadrzaj>MIRO-BARMONT j.d.o.o.</izvorni_sadrzaj>
    <derivirana_varijabla naziv="DomainObject.Predmet.ProtustrankaNazivFormated_1">MIRO-BARMONT j.d.o.o.</derivirana_varijabla>
  </DomainObject.Predmet.ProtustrankaNazivFormated>
  <DomainObject.Predmet.ProtustrankaNazivFormatedOIB>
    <izvorni_sadrzaj>MIRO-BARMONT j.d.o.o., OIB 44611889804</izvorni_sadrzaj>
    <derivirana_varijabla naziv="DomainObject.Predmet.ProtustrankaNazivFormatedOIB_1">MIRO-BARMONT j.d.o.o., OIB 44611889804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MIRO-BARMONT j.d.o.o.</item>
    </izvorni_sadrzaj>
    <derivirana_varijabla naziv="DomainObject.Predmet.ProtuStrankaListFormated_1">
      <item>MIRO-BARMONT j.d.o.o.</item>
    </derivirana_varijabla>
  </DomainObject.Predmet.ProtuStrankaListFormated>
  <DomainObject.Predmet.ProtuStrankaListFormatedOIB>
    <izvorni_sadrzaj>
      <item>MIRO-BARMONT j.d.o.o., OIB 44611889804</item>
    </izvorni_sadrzaj>
    <derivirana_varijabla naziv="DomainObject.Predmet.ProtuStrankaListFormatedOIB_1">
      <item>MIRO-BARMONT j.d.o.o., OIB 44611889804</item>
    </derivirana_varijabla>
  </DomainObject.Predmet.ProtuStrankaListFormatedOIB>
  <DomainObject.Predmet.ProtuStrankaListFormatedWithAdress>
    <izvorni_sadrzaj>
      <item>MIRO-BARMONT j.d.o.o., Ulica kneza Trpimira 2, 49000 Krapina</item>
    </izvorni_sadrzaj>
    <derivirana_varijabla naziv="DomainObject.Predmet.ProtuStrankaListFormatedWithAdress_1">
      <item>MIRO-BARMONT j.d.o.o., Ulica kneza Trpimira 2, 49000 Krapina</item>
    </derivirana_varijabla>
  </DomainObject.Predmet.ProtuStrankaListFormatedWithAdress>
  <DomainObject.Predmet.ProtuStrankaListFormatedWithAdressOIB>
    <izvorni_sadrzaj>
      <item>MIRO-BARMONT j.d.o.o., OIB 44611889804, Ulica kneza Trpimira 2, 49000 Krapina</item>
    </izvorni_sadrzaj>
    <derivirana_varijabla naziv="DomainObject.Predmet.ProtuStrankaListFormatedWithAdressOIB_1">
      <item>MIRO-BARMONT j.d.o.o., OIB 44611889804, Ulica kneza Trpimira 2, 49000 Krapina</item>
    </derivirana_varijabla>
  </DomainObject.Predmet.ProtuStrankaListFormatedWithAdressOIB>
  <DomainObject.Predmet.ProtuStrankaListNazivFormated>
    <izvorni_sadrzaj>
      <item>MIRO-BARMONT j.d.o.o.</item>
    </izvorni_sadrzaj>
    <derivirana_varijabla naziv="DomainObject.Predmet.ProtuStrankaListNazivFormated_1">
      <item>MIRO-BARMONT j.d.o.o.</item>
    </derivirana_varijabla>
  </DomainObject.Predmet.ProtuStrankaListNazivFormated>
  <DomainObject.Predmet.ProtuStrankaListNazivFormatedOIB>
    <izvorni_sadrzaj>
      <item>MIRO-BARMONT j.d.o.o., OIB 44611889804</item>
    </izvorni_sadrzaj>
    <derivirana_varijabla naziv="DomainObject.Predmet.ProtuStrankaListNazivFormatedOIB_1">
      <item>MIRO-BARMONT j.d.o.o., OIB 44611889804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St-170/2018-14</izvorni_sadrzaj>
    <derivirana_varijabla naziv="DomainObject.PoslovniBrojDokumenta_1">St-170/2018-14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MIRO-BARMONT j.d.o.o.</izvorni_sadrzaj>
    <derivirana_varijabla naziv="DomainObject.Predmet.ProtustrankaIDrugi_1">MIRO-BARMONT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MIRO-BARMONT j.d.o.o., OIB 44611889804, Ulica kneza Trpimira 2, 49000 Krapina</izvorni_sadrzaj>
    <derivirana_varijabla naziv="DomainObject.Predmet.ProtustrankaIDrugiAdressOIB_1">MIRO-BARMONT j.d.o.o., OIB 44611889804, Ulica kneza Trpimira 2,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MIRO-BARMONT j.d.o.o.</item>
      <item>FINA Regionalni centar Zagreb</item>
    </izvorni_sadrzaj>
    <derivirana_varijabla naziv="DomainObject.Predmet.SudioniciListNaziv_1">
      <item>MIRO-BARMONT j.d.o.o.</item>
      <item>FINA Regionalni centar Zagreb</item>
    </derivirana_varijabla>
  </DomainObject.Predmet.SudioniciListNaziv>
  <DomainObject.Predmet.SudioniciListAdressOIB>
    <izvorni_sadrzaj>
      <item>MIRO-BARMONT j.d.o.o., OIB 44611889804, Ulica kneza Trpimira 2,49000 Krapina</item>
      <item>FINA Regionalni centar Zagreb, OIB 85821130368, Trg svibanjskih žrtava 1995.1,10000 Zagreb</item>
    </izvorni_sadrzaj>
    <derivirana_varijabla naziv="DomainObject.Predmet.SudioniciListAdressOIB_1">
      <item>MIRO-BARMONT j.d.o.o., OIB 44611889804, Ulica kneza Trpimira 2,49000 Krapina</item>
      <item>FINA Regionalni centar Zagreb, OIB 85821130368, Trg svibanjskih žrtava 1995.1,10000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D99040-20B3-4C70-B4DB-ADA0674E10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498</properties:Words>
  <properties:Characters>2693</properties:Characters>
  <properties:Lines>56</properties:Lines>
  <properties:Paragraphs>21</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2018-11-28T13:01:00Z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St-170/2018-14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