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084d" w14:paraId="43d084d" w:rsidRDefault="005C0B92" w:rsidR="006D2D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705E" w:rsidRPr="0075705E">
        <w:rPr>
          <w:b/>
        </w:rPr>
        <w:t xml:space="preserve"> </w:t>
      </w:r>
      <w:r w:rsidR="0075705E">
        <w:rPr>
          <w:b/>
        </w:rPr>
        <w:tab/>
      </w:r>
      <w:r w:rsidR="0075705E">
        <w:rPr>
          <w:b/>
        </w:rPr>
        <w:tab/>
      </w:r>
      <w:r w:rsidR="0075705E">
        <w:rPr>
          <w:b/>
        </w:rPr>
        <w:tab/>
      </w:r>
      <w:r w:rsidR="0075705E">
        <w:rPr>
          <w:b/>
        </w:rPr>
        <w:tab/>
      </w:r>
      <w:r w:rsidR="0075705E">
        <w:rPr>
          <w:b/>
        </w:rPr>
        <w:tab/>
      </w:r>
      <w:r w:rsidR="0075705E">
        <w:rPr>
          <w:b/>
        </w:rPr>
        <w:tab/>
      </w:r>
      <w:r w:rsidR="0075705E">
        <w:rPr>
          <w:b/>
        </w:rPr>
        <w:tab/>
      </w:r>
      <w:r w:rsidR="0075705E" w:rsidRPr="0075705E">
        <w:rPr>
          <w:b/>
        </w:rPr>
        <w:t>Broj:7/St-654/2011-</w:t>
      </w:r>
      <w:r w:rsidR="0075705E">
        <w:rPr>
          <w:b/>
        </w:rPr>
        <w:t>159</w:t>
      </w:r>
    </w:p>
    <w:p w:rsidRDefault="00F81C46" w:rsidP="00F81C46" w:rsidR="00F81C46" w:rsidRPr="00700C09">
      <w:pPr>
        <w:jc w:val="both"/>
        <w:rPr>
          <w:b/>
        </w:rPr>
      </w:pPr>
      <w:r w:rsidRPr="00700C09">
        <w:rPr>
          <w:b/>
        </w:rPr>
        <w:t>REPUBLIKA HRVATSKA</w:t>
      </w:r>
    </w:p>
    <w:p w:rsidRDefault="00F81C46" w:rsidP="00F81C46" w:rsidR="00F81C46" w:rsidRPr="00700C09">
      <w:pPr>
        <w:jc w:val="both"/>
        <w:rPr>
          <w:b/>
        </w:rPr>
      </w:pPr>
      <w:r w:rsidRPr="00700C09">
        <w:rPr>
          <w:b/>
        </w:rPr>
        <w:t>TRGOVAČKI SUD U OSIJEKU</w:t>
      </w:r>
    </w:p>
    <w:p w:rsidRDefault="00F81C46" w:rsidP="00C8444A" w:rsidR="00F81C46" w:rsidRPr="00700C09">
      <w:pPr>
        <w:jc w:val="both"/>
        <w:rPr>
          <w:b/>
        </w:rPr>
      </w:pPr>
      <w:r w:rsidRPr="00700C09">
        <w:rPr>
          <w:b/>
        </w:rPr>
        <w:t xml:space="preserve">STALNA SLUŽBA </w:t>
      </w:r>
      <w:r w:rsidR="00C8444A">
        <w:rPr>
          <w:b/>
        </w:rPr>
        <w:t>U SLAVONSKOM BRODU</w:t>
      </w:r>
    </w:p>
    <w:p w:rsidRDefault="00F81C46" w:rsidP="00F81C46" w:rsidR="00F379A9">
      <w:pPr>
        <w:jc w:val="both"/>
        <w:rPr>
          <w:b/>
        </w:rPr>
      </w:pPr>
      <w:r w:rsidRPr="00700C09">
        <w:rPr>
          <w:b/>
        </w:rPr>
        <w:t xml:space="preserve">Trg pobjede 13                                                         </w:t>
      </w:r>
      <w:r w:rsidR="00667DAF">
        <w:rPr>
          <w:b/>
        </w:rPr>
        <w:t xml:space="preserve">                </w:t>
      </w:r>
    </w:p>
    <w:p w:rsidRDefault="00425F8D" w:rsidP="00571726" w:rsidR="006D2D87">
      <w:pPr>
        <w:jc w:val="both"/>
        <w:rPr>
          <w:b/>
        </w:rPr>
      </w:pPr>
      <w:r>
        <w:rPr>
          <w:b/>
        </w:rPr>
        <w:t>Slavonski Brod</w:t>
      </w:r>
    </w:p>
    <w:p w:rsidRDefault="006D2D87" w:rsidP="00571726" w:rsidR="006D2D87" w:rsidRPr="006D2D87">
      <w:pPr>
        <w:jc w:val="both"/>
        <w:rPr>
          <w:b/>
        </w:rPr>
      </w:pPr>
    </w:p>
    <w:p w:rsidRDefault="006D2D87" w:rsidP="00571726" w:rsidR="006D2D87" w:rsidRPr="00567AC7">
      <w:pPr>
        <w:jc w:val="both"/>
      </w:pPr>
    </w:p>
    <w:p w:rsidRDefault="0084523A" w:rsidP="005C3DCC" w:rsidR="00567AC7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  <w:r w:rsidR="00BC7B88">
        <w:rPr>
          <w:b/>
        </w:rPr>
        <w:t xml:space="preserve">   </w:t>
      </w:r>
      <w:r w:rsidR="00A760DC">
        <w:rPr>
          <w:b/>
        </w:rPr>
        <w:t xml:space="preserve"> FINANCIJSKA AGEN</w:t>
      </w:r>
      <w:r w:rsidR="00BC7B88">
        <w:rPr>
          <w:b/>
        </w:rPr>
        <w:t>C</w:t>
      </w:r>
      <w:r w:rsidR="00A760DC">
        <w:rPr>
          <w:b/>
        </w:rPr>
        <w:t>IJA</w:t>
      </w:r>
    </w:p>
    <w:p w:rsidRDefault="00445C48" w:rsidP="00445C48" w:rsidR="00A760DC">
      <w:pPr>
        <w:ind w:left="5760"/>
        <w:rPr>
          <w:b/>
        </w:rPr>
      </w:pPr>
      <w:r>
        <w:rPr>
          <w:b/>
        </w:rPr>
        <w:t xml:space="preserve">Regionalni centar </w:t>
      </w:r>
      <w:r w:rsidR="0075705E">
        <w:rPr>
          <w:b/>
        </w:rPr>
        <w:t>Osijek</w:t>
      </w:r>
    </w:p>
    <w:p w:rsidRDefault="00445C48" w:rsidP="00445C48" w:rsidR="00A760DC">
      <w:pPr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75705E">
        <w:rPr>
          <w:b/>
        </w:rPr>
        <w:t xml:space="preserve">           L. Jägera 1-3</w:t>
      </w:r>
    </w:p>
    <w:p w:rsidRDefault="00445C48" w:rsidP="00445C48" w:rsidR="00445C48">
      <w:pPr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75705E">
        <w:rPr>
          <w:b/>
        </w:rPr>
        <w:t xml:space="preserve"> </w:t>
      </w:r>
      <w:r>
        <w:rPr>
          <w:b/>
        </w:rPr>
        <w:t xml:space="preserve"> </w:t>
      </w:r>
      <w:r w:rsidR="0075705E">
        <w:rPr>
          <w:b/>
        </w:rPr>
        <w:t>Osijek</w:t>
      </w:r>
    </w:p>
    <w:p w:rsidRDefault="00F81C46" w:rsidP="00F81C46" w:rsidR="00F81C46">
      <w:pPr>
        <w:jc w:val="both"/>
        <w:rPr>
          <w:b/>
        </w:rPr>
      </w:pPr>
    </w:p>
    <w:p w:rsidRDefault="006D2D87" w:rsidP="00F81C46" w:rsidR="006D2D87">
      <w:pPr>
        <w:jc w:val="both"/>
        <w:rPr>
          <w:b/>
        </w:rPr>
      </w:pPr>
    </w:p>
    <w:p w:rsidRDefault="00C6042C" w:rsidP="00F81C46" w:rsidR="00C6042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Na posl.br. Klasa: O/110-10/1</w:t>
      </w:r>
      <w:r w:rsidR="0075705E">
        <w:rPr>
          <w:b/>
        </w:rPr>
        <w:t>6-</w:t>
      </w:r>
      <w:r>
        <w:rPr>
          <w:b/>
        </w:rPr>
        <w:t>01/</w:t>
      </w:r>
      <w:r w:rsidR="0075705E">
        <w:rPr>
          <w:b/>
        </w:rPr>
        <w:t>327</w:t>
      </w:r>
    </w:p>
    <w:p w:rsidRDefault="00C6042C" w:rsidP="00F81C46" w:rsidR="00C6042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 w:rsidR="0075705E">
        <w:rPr>
          <w:b/>
        </w:rPr>
        <w:t>Ur. br.: 04-09-16-17</w:t>
      </w:r>
    </w:p>
    <w:p w:rsidRDefault="00C6042C" w:rsidP="00F81C46" w:rsidR="00C6042C">
      <w:pPr>
        <w:jc w:val="both"/>
        <w:rPr>
          <w:b/>
        </w:rPr>
      </w:pPr>
    </w:p>
    <w:p w:rsidRDefault="00C6042C" w:rsidP="00F81C46" w:rsidR="00C6042C">
      <w:pPr>
        <w:jc w:val="both"/>
        <w:rPr>
          <w:b/>
        </w:rPr>
      </w:pPr>
    </w:p>
    <w:p w:rsidRDefault="00F81C46" w:rsidP="00C6042C" w:rsidR="00C6042C">
      <w:pPr>
        <w:jc w:val="both"/>
      </w:pPr>
      <w:r>
        <w:rPr>
          <w:b/>
        </w:rPr>
        <w:tab/>
      </w:r>
      <w:r>
        <w:rPr>
          <w:b/>
        </w:rPr>
        <w:tab/>
      </w:r>
      <w:r w:rsidR="00C6042C">
        <w:t xml:space="preserve">Vezano uz Vaš dopis poslovni broj gornji od </w:t>
      </w:r>
      <w:r w:rsidR="0075705E">
        <w:t>09. studenog</w:t>
      </w:r>
      <w:r w:rsidR="00C6042C">
        <w:t xml:space="preserve"> 2016. godine kojim nas izvještavate </w:t>
      </w:r>
      <w:r w:rsidR="0075705E">
        <w:t xml:space="preserve">da je dana 08. studenog 2016. godine ( izvan roka ) evidentirana uplata predujma za pokriće troškova provedbe prodaje imovine dužnika elektroničkom javnom dražbom od strane stečajnog dužnika </w:t>
      </w:r>
      <w:r w:rsidR="0075705E" w:rsidRPr="0075705E">
        <w:t>VACOM, trgovina, promet i usluge, društvo s ograničenom odgovornošću " u stečaju ", skraćena tvrtka: VACOM, trgovina, promet i usluge d. o. o. " u stečaju ",  Slobodnica 188, OIB 65921625689</w:t>
      </w:r>
      <w:r w:rsidR="0075705E">
        <w:t xml:space="preserve"> i da se očitujemo o daljnjem tijeku postupka, p</w:t>
      </w:r>
      <w:r w:rsidR="00C6042C">
        <w:t xml:space="preserve">ozivamo </w:t>
      </w:r>
      <w:r w:rsidR="0075705E">
        <w:t xml:space="preserve">Vas </w:t>
      </w:r>
      <w:r w:rsidR="00C6042C" w:rsidRPr="0075705E">
        <w:rPr>
          <w:b/>
          <w:u w:val="single"/>
        </w:rPr>
        <w:t>da nastavite s postupkom elektroničke javne dražbe u ovoj pravnoj stvari</w:t>
      </w:r>
      <w:r w:rsidR="0075705E">
        <w:t xml:space="preserve"> jer se odredbe o obustavi ovrhe ne primjenjuju na prodaju imovine – nekretnina opterećenih razlučnim pravom, što je konkretno slučaj, u stečajnom postupku sukladno odredbi čl. 247. st. 1. Stečajnog zakona ( NN 71/15 ).</w:t>
      </w:r>
    </w:p>
    <w:p w:rsidRDefault="006D2D87" w:rsidP="00567AC7" w:rsidR="006D2D87">
      <w:pPr>
        <w:jc w:val="both"/>
      </w:pPr>
    </w:p>
    <w:p w:rsidRDefault="007E2186" w:rsidP="00567AC7" w:rsidR="007E2186">
      <w:pPr>
        <w:jc w:val="both"/>
      </w:pPr>
    </w:p>
    <w:p w:rsidRDefault="00C6042C" w:rsidP="00C6042C" w:rsidR="00F81C46">
      <w:r>
        <w:t xml:space="preserve"> </w:t>
      </w:r>
      <w:r>
        <w:tab/>
        <w:t xml:space="preserve"> </w:t>
      </w:r>
      <w:r>
        <w:tab/>
      </w:r>
      <w:r w:rsidR="00F379A9">
        <w:t>U Slavons</w:t>
      </w:r>
      <w:r w:rsidR="00567AC7">
        <w:t xml:space="preserve">kom Brodu, </w:t>
      </w:r>
      <w:r w:rsidR="0075705E">
        <w:t>11. studenog</w:t>
      </w:r>
      <w:r w:rsidR="004C0D1E">
        <w:t xml:space="preserve"> 2016</w:t>
      </w:r>
      <w:r w:rsidR="00425F8D">
        <w:t>. godine</w:t>
      </w:r>
      <w:r w:rsidR="00F81C46">
        <w:t>.</w:t>
      </w:r>
    </w:p>
    <w:p w:rsidRDefault="00950636" w:rsidR="00950636"/>
    <w:p w:rsidRDefault="006D2D87" w:rsidR="006D2D87"/>
    <w:p w:rsidRDefault="00F81C46" w:rsidR="00F81C46">
      <w:r>
        <w:t xml:space="preserve">                                                                                      </w:t>
      </w:r>
      <w:r w:rsidR="00164841">
        <w:t xml:space="preserve">             </w:t>
      </w:r>
      <w:r>
        <w:t xml:space="preserve">       Sutkinja</w:t>
      </w:r>
    </w:p>
    <w:p w:rsidRDefault="00F81C46" w:rsidR="004114F6">
      <w:r>
        <w:t xml:space="preserve">                                                                                      </w:t>
      </w:r>
      <w:r w:rsidR="00164841">
        <w:t xml:space="preserve">             </w:t>
      </w:r>
      <w:r>
        <w:t xml:space="preserve">   Mirna Vujčić</w:t>
      </w:r>
    </w:p>
    <w:p w:rsidRDefault="007E2186" w:rsidR="007E2186"/>
    <w:p w:rsidRDefault="0075705E" w:rsidR="0075705E"/>
    <w:p w:rsidRDefault="0075705E" w:rsidR="0075705E"/>
    <w:p w:rsidRDefault="007E2186" w:rsidR="007E2186">
      <w:r>
        <w:t>DNA:</w:t>
      </w:r>
    </w:p>
    <w:p w:rsidRDefault="0075705E" w:rsidP="0075705E" w:rsidR="0075705E" w:rsidRPr="0075705E">
      <w:r>
        <w:t xml:space="preserve">- </w:t>
      </w:r>
      <w:r w:rsidRPr="0075705E">
        <w:t>Objaviti na mrežnoj stranici e-Oglasna ploča sudova zajedno s preslikom uplatnice</w:t>
      </w:r>
    </w:p>
    <w:p w:rsidRDefault="0075705E" w:rsidR="007E2186">
      <w:r>
        <w:t xml:space="preserve"> - </w:t>
      </w:r>
      <w:r w:rsidR="007E2186">
        <w:t>Dostaviti FINI</w:t>
      </w:r>
      <w:r>
        <w:t xml:space="preserve"> izravno</w:t>
      </w:r>
    </w:p>
    <w:sectPr w:rsidR="007E218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D230D"/>
    <w:multiLevelType w:val="hybridMultilevel"/>
    <w:tmpl w:val="BD2E2648"/>
    <w:lvl w:tplc="DC0E92C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C46"/>
    <w:rsid w:val="0008713B"/>
    <w:rsid w:val="00090FD0"/>
    <w:rsid w:val="00164841"/>
    <w:rsid w:val="001A4173"/>
    <w:rsid w:val="001D607F"/>
    <w:rsid w:val="00236FB2"/>
    <w:rsid w:val="002D46CC"/>
    <w:rsid w:val="002E2958"/>
    <w:rsid w:val="002F2922"/>
    <w:rsid w:val="003639E8"/>
    <w:rsid w:val="003A0FD8"/>
    <w:rsid w:val="003C67B6"/>
    <w:rsid w:val="003F7DEF"/>
    <w:rsid w:val="004114F6"/>
    <w:rsid w:val="00425F8D"/>
    <w:rsid w:val="00441143"/>
    <w:rsid w:val="00445C48"/>
    <w:rsid w:val="00455266"/>
    <w:rsid w:val="004C0D1E"/>
    <w:rsid w:val="004D5CBB"/>
    <w:rsid w:val="004F36C5"/>
    <w:rsid w:val="00553D19"/>
    <w:rsid w:val="00566FB0"/>
    <w:rsid w:val="00567AC7"/>
    <w:rsid w:val="00571726"/>
    <w:rsid w:val="005C0B92"/>
    <w:rsid w:val="005C3DCC"/>
    <w:rsid w:val="00611DFC"/>
    <w:rsid w:val="0061230D"/>
    <w:rsid w:val="00641A74"/>
    <w:rsid w:val="00667DAF"/>
    <w:rsid w:val="006720F6"/>
    <w:rsid w:val="006D2D87"/>
    <w:rsid w:val="00736377"/>
    <w:rsid w:val="0075705E"/>
    <w:rsid w:val="007609F2"/>
    <w:rsid w:val="007D6C46"/>
    <w:rsid w:val="007E2186"/>
    <w:rsid w:val="0080398D"/>
    <w:rsid w:val="00842C9E"/>
    <w:rsid w:val="0084523A"/>
    <w:rsid w:val="00857B46"/>
    <w:rsid w:val="008D14BF"/>
    <w:rsid w:val="00950636"/>
    <w:rsid w:val="009563ED"/>
    <w:rsid w:val="00971F5E"/>
    <w:rsid w:val="0097580C"/>
    <w:rsid w:val="0098648F"/>
    <w:rsid w:val="009F1DE8"/>
    <w:rsid w:val="00A028C4"/>
    <w:rsid w:val="00A36DB7"/>
    <w:rsid w:val="00A760DC"/>
    <w:rsid w:val="00A81EEE"/>
    <w:rsid w:val="00A84B89"/>
    <w:rsid w:val="00B677B7"/>
    <w:rsid w:val="00B861E4"/>
    <w:rsid w:val="00BC7B2F"/>
    <w:rsid w:val="00BC7B88"/>
    <w:rsid w:val="00C029D1"/>
    <w:rsid w:val="00C20A3F"/>
    <w:rsid w:val="00C6042C"/>
    <w:rsid w:val="00C8444A"/>
    <w:rsid w:val="00CB36F5"/>
    <w:rsid w:val="00CD2727"/>
    <w:rsid w:val="00CD7EDE"/>
    <w:rsid w:val="00D3240B"/>
    <w:rsid w:val="00D82C12"/>
    <w:rsid w:val="00DB6322"/>
    <w:rsid w:val="00DD7242"/>
    <w:rsid w:val="00E525AE"/>
    <w:rsid w:val="00F379A9"/>
    <w:rsid w:val="00F40014"/>
    <w:rsid w:val="00F5131C"/>
    <w:rsid w:val="00F81C46"/>
    <w:rsid w:val="00FC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1C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C0B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0B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3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3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3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3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1C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C0B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0B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3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3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3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3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189</properties:Words>
  <properties:Characters>1073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2016-11-11T08:49:00Z</dcterms:created>
  <dc:creator>alet</dc:creator>
  <cp:lastModifiedBy>wsadmin</cp:lastModifiedBy>
  <cp:lastPrinted>2016-11-11T08:48:00Z</cp:lastPrinted>
  <dcterms:modified xmlns:xsi="http://www.w3.org/2001/XMLSchema-instance" xsi:type="dcterms:W3CDTF">2016-11-11T08:49:00Z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