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0a19" w14:paraId="38a0a19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2848DD">
        <w:t>7</w:t>
      </w:r>
      <w:r w:rsidR="00B96523">
        <w:t>8</w:t>
      </w:r>
      <w:r w:rsidR="004F4133">
        <w:t>/</w:t>
      </w:r>
      <w:r w:rsidR="00B96523">
        <w:t>0</w:t>
      </w:r>
      <w:r w:rsidR="002848DD">
        <w:t>2</w:t>
      </w:r>
      <w:r w:rsidR="004F4133">
        <w:t>-</w:t>
      </w:r>
      <w:r w:rsidR="00B96523">
        <w:t>482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</w:t>
      </w:r>
      <w:r w:rsidR="00EB20F5">
        <w:t>ZANATSKA ŠTEDNO-KREDITNA ZADRUGA OSIJEK, u stečaju, Vinkovci, Glagoljaška 52</w:t>
      </w:r>
      <w:r w:rsidR="004D442E" w:rsidRPr="004D442E">
        <w:t>, MBS 030</w:t>
      </w:r>
      <w:r w:rsidR="00EB20F5">
        <w:t>2</w:t>
      </w:r>
      <w:r w:rsidR="004D442E">
        <w:t>0</w:t>
      </w:r>
      <w:r w:rsidR="00EB20F5">
        <w:t>8527</w:t>
      </w:r>
      <w:r w:rsidR="004D442E" w:rsidRPr="004D442E">
        <w:t xml:space="preserve">, OIB </w:t>
      </w:r>
      <w:r w:rsidR="00EB20F5">
        <w:t>04569780287</w:t>
      </w:r>
      <w:r w:rsidR="00111E95" w:rsidRPr="002B5439">
        <w:rPr>
          <w:bCs/>
        </w:rPr>
        <w:t>,</w:t>
      </w:r>
      <w:r w:rsidR="00111E95">
        <w:t xml:space="preserve"> dana </w:t>
      </w:r>
      <w:r w:rsidR="004D442E">
        <w:t>2</w:t>
      </w:r>
      <w:r w:rsidR="00EB20F5">
        <w:t>1</w:t>
      </w:r>
      <w:r w:rsidR="00111E95">
        <w:t xml:space="preserve">. </w:t>
      </w:r>
      <w:r w:rsidR="00EB20F5">
        <w:t>studenog</w:t>
      </w:r>
      <w:r w:rsidR="00801C75">
        <w:t xml:space="preserve"> </w:t>
      </w:r>
      <w:r w:rsidR="00111E95">
        <w:t>20</w:t>
      </w:r>
      <w:r w:rsidR="002E6AA0">
        <w:t>1</w:t>
      </w:r>
      <w:r w:rsidR="00EB20F5">
        <w:t>8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007DD5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007DD5" w:rsidRPr="00007DD5">
        <w:rPr>
          <w:bCs/>
        </w:rPr>
        <w:t>Nada Gagro, Vinkovci, Glagoljaška 52, OIB 04212100945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007DD5" w:rsidRPr="00007DD5">
        <w:t xml:space="preserve">13.877,61 </w:t>
      </w:r>
      <w:r w:rsidR="00AD7D55">
        <w:t>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99587E">
        <w:t>7</w:t>
      </w:r>
      <w:r w:rsidR="001D0A0F">
        <w:t>8</w:t>
      </w:r>
      <w:r>
        <w:t>/</w:t>
      </w:r>
      <w:r w:rsidR="001D0A0F">
        <w:t>0</w:t>
      </w:r>
      <w:r w:rsidR="0099587E">
        <w:t>2</w:t>
      </w:r>
      <w:r>
        <w:t>-</w:t>
      </w:r>
      <w:r w:rsidR="0099587E">
        <w:t>47</w:t>
      </w:r>
      <w:r w:rsidR="001D0A0F">
        <w:t>3</w:t>
      </w:r>
      <w:r>
        <w:t xml:space="preserve"> od </w:t>
      </w:r>
      <w:r w:rsidR="001D0A0F">
        <w:t>2</w:t>
      </w:r>
      <w:r w:rsidR="0099587E">
        <w:t>9</w:t>
      </w:r>
      <w:r>
        <w:t>.</w:t>
      </w:r>
      <w:r w:rsidR="0099587E">
        <w:t>0</w:t>
      </w:r>
      <w:r w:rsidR="001D0A0F">
        <w:t>8</w:t>
      </w:r>
      <w:r>
        <w:t>.201</w:t>
      </w:r>
      <w:r w:rsidR="001D0A0F">
        <w:t>8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1D0A0F">
        <w:t>Nada Gagro iz Vinkovaca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od </w:t>
      </w:r>
      <w:r w:rsidR="001D0A0F">
        <w:t>19</w:t>
      </w:r>
      <w:r>
        <w:t>.</w:t>
      </w:r>
      <w:r w:rsidR="001D0A0F">
        <w:t>11</w:t>
      </w:r>
      <w:r>
        <w:t>.201</w:t>
      </w:r>
      <w:r w:rsidR="001D0A0F">
        <w:t>8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7509B8">
        <w:t>86.735,08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zakona (NN 71/15</w:t>
      </w:r>
      <w:r w:rsidR="00D44FCB">
        <w:t xml:space="preserve"> </w:t>
      </w:r>
      <w:r w:rsidR="00D44FCB" w:rsidRPr="0043783D">
        <w:t>i 104/17</w:t>
      </w:r>
      <w:r>
        <w:t xml:space="preserve">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</w:t>
      </w:r>
      <w:r w:rsidR="00007DD5">
        <w:t xml:space="preserve"> </w:t>
      </w:r>
      <w:r w:rsidR="00CF5E8D">
        <w:t>iznos koji će se naknadnom diobom isplatiti vjerovnicima, te je nagrada utvrđena kako slijedi</w:t>
      </w:r>
      <w:r w:rsidR="00310443">
        <w:t>:</w:t>
      </w:r>
      <w:r>
        <w:t xml:space="preserve"> za iznos od </w:t>
      </w:r>
      <w:r w:rsidR="007509B8" w:rsidRPr="007509B8">
        <w:t xml:space="preserve">86.735,08 </w:t>
      </w:r>
      <w:r>
        <w:t>kn 16% što iznosi 1</w:t>
      </w:r>
      <w:r w:rsidR="007509B8">
        <w:t>3</w:t>
      </w:r>
      <w:r>
        <w:t>.</w:t>
      </w:r>
      <w:r w:rsidR="007509B8">
        <w:t>877</w:t>
      </w:r>
      <w:r>
        <w:t>,</w:t>
      </w:r>
      <w:r w:rsidR="007509B8">
        <w:t>61 kn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D44FCB">
        <w:t xml:space="preserve"> </w:t>
      </w:r>
      <w:r w:rsidR="00D44FCB" w:rsidRPr="0043783D">
        <w:t>i 104/17</w:t>
      </w:r>
      <w:r>
        <w:t>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EB20F5" w:rsidRPr="00EB20F5">
        <w:t>21. studenog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D44FCB">
        <w:t>Nada Gagro, Vinkovci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2848DD" w:rsidRPr="002848DD">
      <w:t>14 St-</w:t>
    </w:r>
    <w:r w:rsidR="00B96523" w:rsidRPr="00B96523">
      <w:t>78/02-482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DD5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0A0F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09B8"/>
    <w:rsid w:val="00757B05"/>
    <w:rsid w:val="0076065C"/>
    <w:rsid w:val="00764C83"/>
    <w:rsid w:val="007650A0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96523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4FCB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B20F5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2002.</izvorni_sadrzaj>
    <derivirana_varijabla naziv="DomainObject.Predmet.DatumOsnivanja_1">27.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2005.</izvorni_sadrzaj>
    <derivirana_varijabla naziv="DomainObject.Predmet.DatumRjesavanja_1">15. ožujka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ožujka 2005.</izvorni_sadrzaj>
    <derivirana_varijabla naziv="DomainObject.Predmet.DatumZatvaranja_1">15. ožujka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REF..13.07.2007 KAL.16.09.2007 REF. 17.09.2007 KAL-17.10.2007 ref.22.10.2007. kal.23.01.2008 ref.28.01.2008. KAL.28.02.2008. REF.28.02.2008. kal.20.08.2008 ref.04.07.2008 kal.20.08.2008. Povijest stečajnih upravitelja: NADA GAGRO;</izvorni_sadrzaj>
    <derivirana_varijabla naziv="DomainObject.Predmet.Opis_1">MIGRIRANO IZ IN2 IN2 napomene: OSTALO REF..13.07.2007 KAL.16.09.2007 REF. 17.09.2007 KAL-17.10.2007 ref.22.10.2007. kal.23.01.2008 ref.28.01.2008. KAL.28.02.2008. REF.28.02.2008. kal.20.08.2008 ref.04.07.2008 kal.20.08.2008. Povijest stečajnih upravitelja: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ZANATSKO ŠTEDNO KREDITNA ZADRUGA / - ZANATSKO ŠTEDNO KREDITNA ZADRUGA</izvorni_sadrzaj>
    <derivirana_varijabla naziv="DomainObject.Predmet.ProtustrankaFormated_1">  ZANATSKO ŠTEDNO KREDITNA ZADRUGA / - ZANATSKO ŠTEDNO KREDITNA ZADRUGA</derivirana_varijabla>
  </DomainObject.Predmet.ProtustrankaFormated>
  <DomainObject.Predmet.ProtustrankaFormatedOIB>
    <izvorni_sadrzaj>  ZANATSKO ŠTEDNO KREDITNA ZADRUGA / - ZANATSKO ŠTEDNO KREDITNA ZADRUGA</izvorni_sadrzaj>
    <derivirana_varijabla naziv="DomainObject.Predmet.ProtustrankaFormatedOIB_1">  ZANATSKO ŠTEDNO KREDITNA ZADRUGA / - ZANATSKO ŠTEDNO KREDITNA ZADRUGA</derivirana_varijabla>
  </DomainObject.Predmet.ProtustrankaFormatedOIB>
  <DomainObject.Predmet.ProtustrankaFormatedWithAdress>
    <izvorni_sadrzaj> ZANATSKO ŠTEDNO KREDITNA ZADRUGA / - ZANATSKO ŠTEDNO KREDITNA ZADRUGA, Osijek</izvorni_sadrzaj>
    <derivirana_varijabla naziv="DomainObject.Predmet.ProtustrankaFormatedWithAdress_1"> ZANATSKO ŠTEDNO KREDITNA ZADRUGA / - ZANATSKO ŠTEDNO KREDITNA ZADRUGA, Osijek</derivirana_varijabla>
  </DomainObject.Predmet.ProtustrankaFormatedWithAdress>
  <DomainObject.Predmet.ProtustrankaFormatedWithAdressOIB>
    <izvorni_sadrzaj> ZANATSKO ŠTEDNO KREDITNA ZADRUGA / - ZANATSKO ŠTEDNO KREDITNA ZADRUGA, Osijek</izvorni_sadrzaj>
    <derivirana_varijabla naziv="DomainObject.Predmet.ProtustrankaFormatedWithAdressOIB_1"> ZANATSKO ŠTEDNO KREDITNA ZADRUGA / - ZANATSKO ŠTEDNO KREDITNA ZADRUGA, Osijek</derivirana_varijabla>
  </DomainObject.Predmet.ProtustrankaFormatedWithAdressOIB>
  <DomainObject.Predmet.ProtustrankaWithAdress>
    <izvorni_sadrzaj>ZANATSKO ŠTEDNO KREDITNA ZADRUGA / - ZANATSKO ŠTEDNO KREDITNA ZADRUGA Osijek</izvorni_sadrzaj>
    <derivirana_varijabla naziv="DomainObject.Predmet.ProtustrankaWithAdress_1">ZANATSKO ŠTEDNO KREDITNA ZADRUGA / - ZANATSKO ŠTEDNO KREDITNA ZADRUGA Osijek</derivirana_varijabla>
  </DomainObject.Predmet.ProtustrankaWithAdress>
  <DomainObject.Predmet.ProtustrankaWithAdressOIB>
    <izvorni_sadrzaj>ZANATSKO ŠTEDNO KREDITNA ZADRUGA / - ZANATSKO ŠTEDNO KREDITNA ZADRUGA, Osijek</izvorni_sadrzaj>
    <derivirana_varijabla naziv="DomainObject.Predmet.ProtustrankaWithAdressOIB_1">ZANATSKO ŠTEDNO KREDITNA ZADRUGA / - ZANATSKO ŠTEDNO KREDITNA ZADRUGA, Osijek</derivirana_varijabla>
  </DomainObject.Predmet.ProtustrankaWithAdressOIB>
  <DomainObject.Predmet.ProtustrankaNazivFormated>
    <izvorni_sadrzaj>ZANATSKO ŠTEDNO KREDITNA ZADRUGA / - ZANATSKO ŠTEDNO KREDITNA ZADRUGA</izvorni_sadrzaj>
    <derivirana_varijabla naziv="DomainObject.Predmet.ProtustrankaNazivFormated_1">ZANATSKO ŠTEDNO KREDITNA ZADRUGA / - ZANATSKO ŠTEDNO KREDITNA ZADRUGA</derivirana_varijabla>
  </DomainObject.Predmet.ProtustrankaNazivFormated>
  <DomainObject.Predmet.ProtustrankaNazivFormatedOIB>
    <izvorni_sadrzaj>ZANATSKO ŠTEDNO KREDITNA ZADRUGA / - ZANATSKO ŠTEDNO KREDITNA ZADRUGA</izvorni_sadrzaj>
    <derivirana_varijabla naziv="DomainObject.Predmet.ProtustrankaNazivFormatedOIB_1">ZANATSKO ŠTEDNO KREDITNA ZADRUGA / - ZANATSKO ŠTEDNO KREDITNA ZADRUGA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UPRAVITELJ - DRAGAN DOKOZIĆ / - UPRAVITELJ - DRAGAN DOKOZIĆ</izvorni_sadrzaj>
    <derivirana_varijabla naziv="DomainObject.Predmet.StrankaFormated_1">  UPRAVITELJ - DRAGAN DOKOZIĆ / - UPRAVITELJ - DRAGAN DOKOZIĆ</derivirana_varijabla>
  </DomainObject.Predmet.StrankaFormated>
  <DomainObject.Predmet.StrankaFormatedOIB>
    <izvorni_sadrzaj>  UPRAVITELJ - DRAGAN DOKOZIĆ / - UPRAVITELJ - DRAGAN DOKOZIĆ</izvorni_sadrzaj>
    <derivirana_varijabla naziv="DomainObject.Predmet.StrankaFormatedOIB_1">  UPRAVITELJ - DRAGAN DOKOZIĆ / - UPRAVITELJ - DRAGAN DOKOZIĆ</derivirana_varijabla>
  </DomainObject.Predmet.StrankaFormatedOIB>
  <DomainObject.Predmet.StrankaFormatedWithAdress>
    <izvorni_sadrzaj> UPRAVITELJ - DRAGAN DOKOZIĆ / - UPRAVITELJ - DRAGAN DOKOZIĆ</izvorni_sadrzaj>
    <derivirana_varijabla naziv="DomainObject.Predmet.StrankaFormatedWithAdress_1"> UPRAVITELJ - DRAGAN DOKOZIĆ / - UPRAVITELJ - DRAGAN DOKOZIĆ</derivirana_varijabla>
  </DomainObject.Predmet.StrankaFormatedWithAdress>
  <DomainObject.Predmet.StrankaFormatedWithAdressOIB>
    <izvorni_sadrzaj> UPRAVITELJ - DRAGAN DOKOZIĆ / - UPRAVITELJ - DRAGAN DOKOZIĆ</izvorni_sadrzaj>
    <derivirana_varijabla naziv="DomainObject.Predmet.StrankaFormatedWithAdressOIB_1"> UPRAVITELJ - DRAGAN DOKOZIĆ / - UPRAVITELJ - DRAGAN DOKOZIĆ</derivirana_varijabla>
  </DomainObject.Predmet.StrankaFormatedWithAdressOIB>
  <DomainObject.Predmet.StrankaWithAdress>
    <izvorni_sadrzaj>UPRAVITELJ - DRAGAN DOKOZIĆ / - UPRAVITELJ - DRAGAN DOKOZIĆ </izvorni_sadrzaj>
    <derivirana_varijabla naziv="DomainObject.Predmet.StrankaWithAdress_1">UPRAVITELJ - DRAGAN DOKOZIĆ / - UPRAVITELJ - DRAGAN DOKOZIĆ </derivirana_varijabla>
  </DomainObject.Predmet.StrankaWithAdress>
  <DomainObject.Predmet.StrankaWithAdressOIB>
    <izvorni_sadrzaj>UPRAVITELJ - DRAGAN DOKOZIĆ / - UPRAVITELJ - DRAGAN DOKOZIĆ</izvorni_sadrzaj>
    <derivirana_varijabla naziv="DomainObject.Predmet.StrankaWithAdressOIB_1">UPRAVITELJ - DRAGAN DOKOZIĆ / - UPRAVITELJ - DRAGAN DOKOZIĆ</derivirana_varijabla>
  </DomainObject.Predmet.StrankaWithAdressOIB>
  <DomainObject.Predmet.StrankaNazivFormated>
    <izvorni_sadrzaj>UPRAVITELJ - DRAGAN DOKOZIĆ / - UPRAVITELJ - DRAGAN DOKOZIĆ</izvorni_sadrzaj>
    <derivirana_varijabla naziv="DomainObject.Predmet.StrankaNazivFormated_1">UPRAVITELJ - DRAGAN DOKOZIĆ / - UPRAVITELJ - DRAGAN DOKOZIĆ</derivirana_varijabla>
  </DomainObject.Predmet.StrankaNazivFormated>
  <DomainObject.Predmet.StrankaNazivFormatedOIB>
    <izvorni_sadrzaj>UPRAVITELJ - DRAGAN DOKOZIĆ / - UPRAVITELJ - DRAGAN DOKOZIĆ</izvorni_sadrzaj>
    <derivirana_varijabla naziv="DomainObject.Predmet.StrankaNazivFormatedOIB_1">UPRAVITELJ - DRAGAN DOKOZIĆ / - UPRAVITELJ - DRAGAN DOKOZIĆ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UPRAVITELJ - DRAGAN DOKOZIĆ / - UPRAVITELJ - DRAGAN DOKOZIĆ</item>
    </izvorni_sadrzaj>
    <derivirana_varijabla naziv="DomainObject.Predmet.StrankaListFormated_1">
      <item>UPRAVITELJ - DRAGAN DOKOZIĆ / - UPRAVITELJ - DRAGAN DOKOZIĆ</item>
    </derivirana_varijabla>
  </DomainObject.Predmet.StrankaListFormated>
  <DomainObject.Predmet.StrankaListFormatedOIB>
    <izvorni_sadrzaj>
      <item>UPRAVITELJ - DRAGAN DOKOZIĆ / - UPRAVITELJ - DRAGAN DOKOZIĆ</item>
    </izvorni_sadrzaj>
    <derivirana_varijabla naziv="DomainObject.Predmet.StrankaListFormatedOIB_1">
      <item>UPRAVITELJ - DRAGAN DOKOZIĆ / - UPRAVITELJ - DRAGAN DOKOZIĆ</item>
    </derivirana_varijabla>
  </DomainObject.Predmet.StrankaListFormatedOIB>
  <DomainObject.Predmet.StrankaListFormatedWithAdress>
    <izvorni_sadrzaj>
      <item>UPRAVITELJ - DRAGAN DOKOZIĆ / - UPRAVITELJ - DRAGAN DOKOZIĆ</item>
    </izvorni_sadrzaj>
    <derivirana_varijabla naziv="DomainObject.Predmet.StrankaListFormatedWithAdress_1">
      <item>UPRAVITELJ - DRAGAN DOKOZIĆ / - UPRAVITELJ - DRAGAN DOKOZIĆ</item>
    </derivirana_varijabla>
  </DomainObject.Predmet.StrankaListFormatedWithAdress>
  <DomainObject.Predmet.StrankaListFormatedWithAdressOIB>
    <izvorni_sadrzaj>
      <item>UPRAVITELJ - DRAGAN DOKOZIĆ / - UPRAVITELJ - DRAGAN DOKOZIĆ</item>
    </izvorni_sadrzaj>
    <derivirana_varijabla naziv="DomainObject.Predmet.StrankaListFormatedWithAdressOIB_1">
      <item>UPRAVITELJ - DRAGAN DOKOZIĆ / - UPRAVITELJ - DRAGAN DOKOZIĆ</item>
    </derivirana_varijabla>
  </DomainObject.Predmet.StrankaListFormatedWithAdressOIB>
  <DomainObject.Predmet.StrankaListNazivFormated>
    <izvorni_sadrzaj>
      <item>UPRAVITELJ - DRAGAN DOKOZIĆ / - UPRAVITELJ - DRAGAN DOKOZIĆ</item>
    </izvorni_sadrzaj>
    <derivirana_varijabla naziv="DomainObject.Predmet.StrankaListNazivFormated_1">
      <item>UPRAVITELJ - DRAGAN DOKOZIĆ / - UPRAVITELJ - DRAGAN DOKOZIĆ</item>
    </derivirana_varijabla>
  </DomainObject.Predmet.StrankaListNazivFormated>
  <DomainObject.Predmet.StrankaListNazivFormatedOIB>
    <izvorni_sadrzaj>
      <item>UPRAVITELJ - DRAGAN DOKOZIĆ / - UPRAVITELJ - DRAGAN DOKOZIĆ</item>
    </izvorni_sadrzaj>
    <derivirana_varijabla naziv="DomainObject.Predmet.StrankaListNazivFormatedOIB_1">
      <item>UPRAVITELJ - DRAGAN DOKOZIĆ / - UPRAVITELJ - DRAGAN DOKOZIĆ</item>
    </derivirana_varijabla>
  </DomainObject.Predmet.StrankaListNazivFormatedOIB>
  <DomainObject.Predmet.ProtuStrankaListFormated>
    <izvorni_sadrzaj>
      <item>ZANATSKO ŠTEDNO KREDITNA ZADRUGA / - ZANATSKO ŠTEDNO KREDITNA ZADRUGA</item>
    </izvorni_sadrzaj>
    <derivirana_varijabla naziv="DomainObject.Predmet.ProtuStrankaListFormated_1">
      <item>ZANATSKO ŠTEDNO KREDITNA ZADRUGA / - ZANATSKO ŠTEDNO KREDITNA ZADRUGA</item>
    </derivirana_varijabla>
  </DomainObject.Predmet.ProtuStrankaListFormated>
  <DomainObject.Predmet.ProtuStrankaListFormatedOIB>
    <izvorni_sadrzaj>
      <item>ZANATSKO ŠTEDNO KREDITNA ZADRUGA / - ZANATSKO ŠTEDNO KREDITNA ZADRUGA</item>
    </izvorni_sadrzaj>
    <derivirana_varijabla naziv="DomainObject.Predmet.ProtuStrankaListFormatedOIB_1">
      <item>ZANATSKO ŠTEDNO KREDITNA ZADRUGA / - ZANATSKO ŠTEDNO KREDITNA ZADRUGA</item>
    </derivirana_varijabla>
  </DomainObject.Predmet.ProtuStrankaListFormatedOIB>
  <DomainObject.Predmet.ProtuStrankaListFormatedWithAdress>
    <izvorni_sadrzaj>
      <item>ZANATSKO ŠTEDNO KREDITNA ZADRUGA / - ZANATSKO ŠTEDNO KREDITNA ZADRUGA, Osijek</item>
    </izvorni_sadrzaj>
    <derivirana_varijabla naziv="DomainObject.Predmet.ProtuStrankaListFormatedWithAdress_1">
      <item>ZANATSKO ŠTEDNO KREDITNA ZADRUGA / - ZANATSKO ŠTEDNO KREDITNA ZADRUGA, Osijek</item>
    </derivirana_varijabla>
  </DomainObject.Predmet.ProtuStrankaListFormatedWithAdress>
  <DomainObject.Predmet.ProtuStrankaListFormatedWithAdressOIB>
    <izvorni_sadrzaj>
      <item>ZANATSKO ŠTEDNO KREDITNA ZADRUGA / - ZANATSKO ŠTEDNO KREDITNA ZADRUGA, Osijek</item>
    </izvorni_sadrzaj>
    <derivirana_varijabla naziv="DomainObject.Predmet.ProtuStrankaListFormatedWithAdressOIB_1">
      <item>ZANATSKO ŠTEDNO KREDITNA ZADRUGA / - ZANATSKO ŠTEDNO KREDITNA ZADRUGA, Osijek</item>
    </derivirana_varijabla>
  </DomainObject.Predmet.ProtuStrankaListFormatedWithAdressOIB>
  <DomainObject.Predmet.ProtuStrankaListNazivFormated>
    <izvorni_sadrzaj>
      <item>ZANATSKO ŠTEDNO KREDITNA ZADRUGA / - ZANATSKO ŠTEDNO KREDITNA ZADRUGA</item>
    </izvorni_sadrzaj>
    <derivirana_varijabla naziv="DomainObject.Predmet.ProtuStrankaListNazivFormated_1">
      <item>ZANATSKO ŠTEDNO KREDITNA ZADRUGA / - ZANATSKO ŠTEDNO KREDITNA ZADRUGA</item>
    </derivirana_varijabla>
  </DomainObject.Predmet.ProtuStrankaListNazivFormated>
  <DomainObject.Predmet.ProtuStrankaListNazivFormatedOIB>
    <izvorni_sadrzaj>
      <item>ZANATSKO ŠTEDNO KREDITNA ZADRUGA / - ZANATSKO ŠTEDNO KREDITNA ZADRUGA</item>
    </izvorni_sadrzaj>
    <derivirana_varijabla naziv="DomainObject.Predmet.ProtuStrankaListNazivFormatedOIB_1">
      <item>ZANATSKO ŠTEDNO KREDITNA ZADRUGA / - ZANATSKO ŠTEDNO KREDITNA ZADRUGA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UPRAVITELJ - DRAGAN DOKOZIĆ / - UPRAVITELJ - DRAGAN DOKOZIĆ</izvorni_sadrzaj>
    <derivirana_varijabla naziv="DomainObject.Predmet.StrankaIDrugi_1">UPRAVITELJ - DRAGAN DOKOZIĆ / - UPRAVITELJ - DRAGAN DOKOZIĆ</derivirana_varijabla>
  </DomainObject.Predmet.StrankaIDrugi>
  <DomainObject.Predmet.ProtustrankaIDrugi>
    <izvorni_sadrzaj>ZANATSKO ŠTEDNO KREDITNA ZADRUGA / - ZANATSKO ŠTEDNO KREDITNA ZADRUGA</izvorni_sadrzaj>
    <derivirana_varijabla naziv="DomainObject.Predmet.ProtustrankaIDrugi_1">ZANATSKO ŠTEDNO KREDITNA ZADRUGA / - ZANATSKO ŠTEDNO KREDITNA ZADRUGA</derivirana_varijabla>
  </DomainObject.Predmet.ProtustrankaIDrugi>
  <DomainObject.Predmet.StrankaIDrugiAdressOIB>
    <izvorni_sadrzaj>UPRAVITELJ - DRAGAN DOKOZIĆ / - UPRAVITELJ - DRAGAN DOKOZIĆ</izvorni_sadrzaj>
    <derivirana_varijabla naziv="DomainObject.Predmet.StrankaIDrugiAdressOIB_1">UPRAVITELJ - DRAGAN DOKOZIĆ / - UPRAVITELJ - DRAGAN DOKOZIĆ</derivirana_varijabla>
  </DomainObject.Predmet.StrankaIDrugiAdressOIB>
  <DomainObject.Predmet.ProtustrankaIDrugiAdressOIB>
    <izvorni_sadrzaj>ZANATSKO ŠTEDNO KREDITNA ZADRUGA / - ZANATSKO ŠTEDNO KREDITNA ZADRUGA, Osijek</izvorni_sadrzaj>
    <derivirana_varijabla naziv="DomainObject.Predmet.ProtustrankaIDrugiAdressOIB_1">ZANATSKO ŠTEDNO KREDITNA ZADRUGA / - ZANATSKO ŠTEDNO KREDITNA ZADRUGA,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2002.</izvorni_sadrzaj>
    <derivirana_varijabla naziv="DomainObject.Predmet.OdlukaRjesenje.DatumDonosenjaOdluke_1">27. rujna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St-78/2002-11</izvorni_sadrzaj>
    <derivirana_varijabla naziv="DomainObject.Predmet.OdlukaRjesenje.Oznaka_1">St-78/2002-11</derivirana_varijabla>
  </DomainObject.Predmet.OdlukaRjesenje.Oznaka>
  <DomainObject.Predmet.SudioniciListNaziv>
    <izvorni_sadrzaj>
      <item>UPRAVITELJ - DRAGAN DOKOZIĆ / - UPRAVITELJ - DRAGAN DOKOZIĆ</item>
      <item>ZANATSKO ŠTEDNO KREDITNA ZADRUGA / - ZANATSKO ŠTEDNO KREDITNA ZADRUGA</item>
    </izvorni_sadrzaj>
    <derivirana_varijabla naziv="DomainObject.Predmet.SudioniciListNaziv_1">
      <item>UPRAVITELJ - DRAGAN DOKOZIĆ / - UPRAVITELJ - DRAGAN DOKOZIĆ</item>
      <item>ZANATSKO ŠTEDNO KREDITNA ZADRUGA / - ZANATSKO ŠTEDNO KREDITNA ZADRUGA</item>
    </derivirana_varijabla>
  </DomainObject.Predmet.SudioniciListNaziv>
  <DomainObject.Predmet.SudioniciListAdressOIB>
    <izvorni_sadrzaj>
      <item>UPRAVITELJ - DRAGAN DOKOZIĆ / - UPRAVITELJ - DRAGAN DOKOZIĆ</item>
      <item>ZANATSKO ŠTEDNO KREDITNA ZADRUGA / - ZANATSKO ŠTEDNO KREDITNA ZADRUGA, Osijek</item>
    </izvorni_sadrzaj>
    <derivirana_varijabla naziv="DomainObject.Predmet.SudioniciListAdressOIB_1">
      <item>UPRAVITELJ - DRAGAN DOKOZIĆ / - UPRAVITELJ - DRAGAN DOKOZIĆ</item>
      <item>ZANATSKO ŠTEDNO KREDITNA ZADRUGA / - ZANATSKO ŠTEDNO KREDITNA ZADRUGA,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St-78/2002-473</izvorni_sadrzaj>
    <derivirana_varijabla naziv="DomainObject.PredzadnjaOdlukaIzPredmeta.Oznaka_1">St-78/2002-473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359</properties:Words>
  <properties:Characters>1963</properties:Characters>
  <properties:Lines>71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2018-11-21T08:37:00Z</cp:lastPrinted>
  <dcterms:modified xmlns:xsi="http://www.w3.org/2001/XMLSchema-instance" xsi:type="dcterms:W3CDTF">2018-11-21T10:01:00Z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