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7d61" w14:paraId="7737d61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572805">
        <w:t>192</w:t>
      </w:r>
      <w:r w:rsidR="00354865">
        <w:t>/</w:t>
      </w:r>
      <w:r w:rsidR="00406CA0">
        <w:t>20</w:t>
      </w:r>
      <w:r>
        <w:t>1</w:t>
      </w:r>
      <w:r w:rsidR="00572805">
        <w:t>7-11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</w:t>
      </w:r>
      <w:r w:rsidR="00294CBD">
        <w:t xml:space="preserve"> </w:t>
      </w:r>
      <w:r w:rsidRPr="001C5505">
        <w:t xml:space="preserve"> postupku </w:t>
      </w:r>
      <w:r w:rsidR="00294CBD">
        <w:t xml:space="preserve"> </w:t>
      </w:r>
      <w:r w:rsidRPr="001C5505">
        <w:t>nad</w:t>
      </w:r>
      <w:r w:rsidR="006F0213" w:rsidRPr="001C5505">
        <w:t xml:space="preserve"> </w:t>
      </w:r>
      <w:r w:rsidR="00294CBD">
        <w:t xml:space="preserve"> </w:t>
      </w:r>
      <w:r w:rsidR="003A0A6A" w:rsidRPr="001C5505">
        <w:t>stečajnim</w:t>
      </w:r>
      <w:r w:rsidR="00294CBD">
        <w:t xml:space="preserve"> </w:t>
      </w:r>
      <w:r w:rsidR="003A0A6A" w:rsidRPr="001C5505">
        <w:t xml:space="preserve">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572805">
        <w:t xml:space="preserve">FUMIJA GRAĐENJE d.o.o., Pag, Zadarska </w:t>
      </w:r>
      <w:proofErr w:type="spellStart"/>
      <w:r w:rsidR="00572805">
        <w:t>bb</w:t>
      </w:r>
      <w:proofErr w:type="spellEnd"/>
      <w:r w:rsidR="00572805">
        <w:t>, OIB: 59809707182</w:t>
      </w:r>
      <w:r w:rsidR="00F81A36" w:rsidRPr="001C5505">
        <w:t xml:space="preserve">,  </w:t>
      </w:r>
      <w:r w:rsidR="003A0A6A" w:rsidRPr="001C5505">
        <w:t xml:space="preserve">dana </w:t>
      </w:r>
      <w:r w:rsidR="00406CA0">
        <w:t>5. srpnja 2017.</w:t>
      </w:r>
      <w:r w:rsidRPr="001C5505">
        <w:t xml:space="preserve">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572805">
        <w:t xml:space="preserve">FUMIJA GRAĐENJE d.o.o., Pag, Zadarska </w:t>
      </w:r>
      <w:proofErr w:type="spellStart"/>
      <w:r w:rsidR="00572805">
        <w:t>bb</w:t>
      </w:r>
      <w:proofErr w:type="spellEnd"/>
      <w:r w:rsidR="00572805">
        <w:t>, OIB: 59809707182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D77319">
        <w:t>10</w:t>
      </w:r>
      <w:r w:rsidR="00294CBD">
        <w:t>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406CA0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572805">
        <w:t>192</w:t>
      </w:r>
      <w:r w:rsidR="00DE6466" w:rsidRPr="00FA3260">
        <w:t>-</w:t>
      </w:r>
      <w:r w:rsidR="008C2399" w:rsidRPr="00FA3260">
        <w:t>1</w:t>
      </w:r>
      <w:r w:rsidR="00406CA0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D77319" w:rsidP="00D77319" w:rsidR="00D77319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572805">
        <w:t xml:space="preserve">FUMIJA GRAĐENJE d.o.o., Pag </w:t>
      </w:r>
      <w:r>
        <w:t xml:space="preserve">pokrenut je prethodni postupak i određeno ročište za utvrđivanje uvjeta za otvaranje stečajnog postupka. Na navedeno ročište pristupio je zastupnik po zakonu stečajnog dužnika i iskazao da stečajni dužnik nema imovine, da ne posluje niti da nema uvjeta za poslovanje te da je račun u blokadi za iznos od oko </w:t>
      </w:r>
      <w:r w:rsidR="00572805">
        <w:t>150.000,00</w:t>
      </w:r>
      <w:r>
        <w:t xml:space="preserve"> kuna koji iznos predstavlja njegove ukupne dugove. </w:t>
      </w:r>
      <w:r w:rsidR="00572805">
        <w:t xml:space="preserve"> </w:t>
      </w:r>
    </w:p>
    <w:p w:rsidRDefault="00D77319" w:rsidP="00D77319" w:rsidR="00D77319">
      <w:pPr>
        <w:jc w:val="both"/>
      </w:pPr>
      <w:r w:rsidRPr="00D019D4">
        <w:t xml:space="preserve">           Člankom </w:t>
      </w:r>
      <w:r w:rsidRPr="005838C3">
        <w:t xml:space="preserve">132. st. 1. </w:t>
      </w:r>
      <w:r w:rsidRPr="00D019D4">
        <w:t xml:space="preserve">Stečajnog zakona propisano da </w:t>
      </w:r>
      <w:r>
        <w:t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</w:t>
      </w:r>
      <w:r w:rsidR="005A781E">
        <w:t>000,00 kuna budući se iznos od 8</w:t>
      </w:r>
      <w:r>
        <w:t xml:space="preserve">.000,00 kuna odnosi na nagradu stečajnog upravitelja, a preostali iznos od 2.000,00 kuna trebao bi </w:t>
      </w:r>
      <w:r>
        <w:lastRenderedPageBreak/>
        <w:t xml:space="preserve">pokriti troškove izrade pečata, sređivanja knjigovodstvenog stanja i arhiviranja dokumentacije stečajnog dužnika. </w:t>
      </w:r>
    </w:p>
    <w:p w:rsidRDefault="00D77319" w:rsidP="00D77319" w:rsidR="00D77319" w:rsidRPr="00D019D4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77319" w:rsidP="00D77319" w:rsidR="00D77319" w:rsidRPr="00D019D4">
      <w:pPr>
        <w:jc w:val="center"/>
      </w:pPr>
    </w:p>
    <w:p w:rsidRDefault="00D77319" w:rsidP="00D77319" w:rsidR="00D77319" w:rsidRPr="00D019D4">
      <w:pPr>
        <w:jc w:val="center"/>
      </w:pPr>
      <w:r w:rsidRPr="00D019D4">
        <w:t xml:space="preserve">U Zadru, </w:t>
      </w:r>
      <w:r w:rsidR="00406CA0">
        <w:t>5. srpnja 2017</w:t>
      </w:r>
      <w:r w:rsidRPr="00D019D4">
        <w:t>.</w:t>
      </w:r>
    </w:p>
    <w:p w:rsidRDefault="00D77319" w:rsidP="00D77319" w:rsidR="00D77319"/>
    <w:p w:rsidRDefault="00D77319" w:rsidP="00406CA0" w:rsidR="00D77319" w:rsidRPr="00D019D4">
      <w:pPr>
        <w:jc w:val="right"/>
      </w:pPr>
      <w:r w:rsidRPr="00D019D4">
        <w:t>S</w:t>
      </w:r>
      <w:r>
        <w:t>utkinja:</w:t>
      </w:r>
    </w:p>
    <w:p w:rsidRDefault="00D77319" w:rsidP="00406CA0" w:rsidR="00D77319">
      <w:pPr>
        <w:jc w:val="right"/>
      </w:pPr>
      <w:r w:rsidRPr="00D019D4">
        <w:t>Ardena Bajlo</w:t>
      </w:r>
    </w:p>
    <w:p w:rsidRDefault="00D77319" w:rsidP="00D77319" w:rsidR="00D77319">
      <w:pPr>
        <w:jc w:val="right"/>
      </w:pPr>
    </w:p>
    <w:p w:rsidRDefault="00D77319" w:rsidP="00D77319" w:rsidR="00D77319" w:rsidRPr="00D019D4">
      <w:pPr>
        <w:jc w:val="right"/>
      </w:pPr>
    </w:p>
    <w:p w:rsidRDefault="00D77319" w:rsidP="00D77319" w:rsidR="00D77319" w:rsidRPr="00D019D4">
      <w:pPr>
        <w:jc w:val="right"/>
      </w:pPr>
    </w:p>
    <w:p w:rsidRDefault="00D77319" w:rsidP="00D77319" w:rsidR="00D77319" w:rsidRPr="00B32CC5">
      <w:r w:rsidRPr="00B32CC5">
        <w:t xml:space="preserve">Pouka o pravnom lijeku: </w:t>
      </w:r>
    </w:p>
    <w:p w:rsidRDefault="00D77319" w:rsidP="00D77319" w:rsidR="00D77319" w:rsidRPr="00D019D4">
      <w:pPr>
        <w:ind w:firstLine="708"/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putem ovog suda u roku od 8 dana od isteka osmog dana od objave ovog rješenja </w:t>
      </w:r>
      <w:r>
        <w:t xml:space="preserve">na e-oglasnoj ploči suda. </w:t>
      </w:r>
    </w:p>
    <w:p w:rsidRDefault="00D77319" w:rsidP="00D77319" w:rsidR="00D77319" w:rsidRPr="00D019D4"/>
    <w:p w:rsidRDefault="00D77319" w:rsidP="00D77319" w:rsidR="00D77319" w:rsidRPr="00D019D4"/>
    <w:p w:rsidRDefault="004A291C" w:rsidP="004A291C" w:rsidR="004A291C" w:rsidRPr="00D019D4">
      <w:r w:rsidRPr="00D019D4">
        <w:t xml:space="preserve">Dostaviti: </w:t>
      </w:r>
    </w:p>
    <w:p w:rsidRDefault="004A291C" w:rsidP="004A291C" w:rsidR="004A291C" w:rsidRPr="00D019D4">
      <w:r w:rsidRPr="00D019D4">
        <w:t>-</w:t>
      </w:r>
      <w:r>
        <w:t xml:space="preserve"> e-</w:t>
      </w:r>
      <w:r w:rsidRPr="00D019D4">
        <w:t>oglasna ploča</w:t>
      </w:r>
    </w:p>
    <w:p w:rsidRDefault="004A291C" w:rsidP="004A291C" w:rsidR="004A291C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4A291C" w:rsidP="004A291C" w:rsidR="004A291C" w:rsidRPr="00D019D4">
      <w:r w:rsidRPr="00D019D4">
        <w:t>-</w:t>
      </w:r>
      <w:r>
        <w:t xml:space="preserve"> </w:t>
      </w:r>
      <w:r w:rsidRPr="00D019D4">
        <w:t>u spis</w:t>
      </w:r>
    </w:p>
    <w:p w:rsidRDefault="004A291C" w:rsidP="004A291C" w:rsidR="004A291C" w:rsidRPr="00D019D4"/>
    <w:p w:rsidRDefault="00D77319" w:rsidP="00D77319" w:rsidR="00D77319" w:rsidRPr="00D019D4"/>
    <w:p w:rsidRDefault="00D77319" w:rsidP="00D77319" w:rsidR="00D77319" w:rsidRPr="00D019D4"/>
    <w:p w:rsidRDefault="00D77319" w:rsidP="00D77319" w:rsidR="00D77319" w:rsidRPr="00FA3260">
      <w:pPr>
        <w:jc w:val="both"/>
      </w:pPr>
    </w:p>
    <w:p w:rsidRDefault="00D77319" w:rsidP="00D77319" w:rsidR="00D77319" w:rsidRPr="00FA3260">
      <w:pPr>
        <w:ind w:firstLine="708"/>
        <w:jc w:val="both"/>
      </w:pPr>
    </w:p>
    <w:p w:rsidRDefault="00D77319" w:rsidP="00D77319" w:rsidR="00D77319" w:rsidRPr="00FA3260"/>
    <w:p w:rsidRDefault="00D77319" w:rsidP="00D77319" w:rsidR="00D77319" w:rsidRPr="00FA3260"/>
    <w:p w:rsidRDefault="008C2399" w:rsidP="00D77319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AB9" w:rsidP="00FC3541" w:rsidR="00E03AB9">
      <w:r>
        <w:separator/>
      </w:r>
    </w:p>
  </w:endnote>
  <w:endnote w:id="0" w:type="continuationSeparator">
    <w:p w:rsidRDefault="00E03AB9" w:rsidP="00FC3541" w:rsidR="00E0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AB9" w:rsidP="00FC3541" w:rsidR="00E03AB9">
      <w:r>
        <w:separator/>
      </w:r>
    </w:p>
  </w:footnote>
  <w:footnote w:id="0" w:type="continuationSeparator">
    <w:p w:rsidRDefault="00E03AB9" w:rsidP="00FC3541" w:rsidR="00E03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3AB9" w:rsidP="00FC3541" w:rsidR="00E03AB9">
    <w:pPr>
      <w:pStyle w:val="Zaglavlje"/>
      <w:jc w:val="right"/>
    </w:pPr>
    <w:r>
      <w:t>1 St-</w:t>
    </w:r>
    <w:r w:rsidR="00572805">
      <w:t>192/2017-11</w:t>
    </w:r>
  </w:p>
  <w:p w:rsidRDefault="00E03AB9" w:rsidR="00E03AB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75F76"/>
    <w:rsid w:val="00085275"/>
    <w:rsid w:val="000A7106"/>
    <w:rsid w:val="000A7A8A"/>
    <w:rsid w:val="000E3504"/>
    <w:rsid w:val="00114E0C"/>
    <w:rsid w:val="001455F1"/>
    <w:rsid w:val="00146A4A"/>
    <w:rsid w:val="00155624"/>
    <w:rsid w:val="0017733B"/>
    <w:rsid w:val="001C5505"/>
    <w:rsid w:val="001D6B79"/>
    <w:rsid w:val="00206FCF"/>
    <w:rsid w:val="00242BE7"/>
    <w:rsid w:val="00247B37"/>
    <w:rsid w:val="00294CBD"/>
    <w:rsid w:val="0031036A"/>
    <w:rsid w:val="003202BD"/>
    <w:rsid w:val="0033015E"/>
    <w:rsid w:val="00354865"/>
    <w:rsid w:val="003628BB"/>
    <w:rsid w:val="00371287"/>
    <w:rsid w:val="00387347"/>
    <w:rsid w:val="003A0A6A"/>
    <w:rsid w:val="00406CA0"/>
    <w:rsid w:val="00452B36"/>
    <w:rsid w:val="00464650"/>
    <w:rsid w:val="00487C2D"/>
    <w:rsid w:val="004A291C"/>
    <w:rsid w:val="004C7D6E"/>
    <w:rsid w:val="004F0420"/>
    <w:rsid w:val="005023C1"/>
    <w:rsid w:val="005165F3"/>
    <w:rsid w:val="00541309"/>
    <w:rsid w:val="00572805"/>
    <w:rsid w:val="005817E2"/>
    <w:rsid w:val="0058362B"/>
    <w:rsid w:val="005838C3"/>
    <w:rsid w:val="00586417"/>
    <w:rsid w:val="00591DA9"/>
    <w:rsid w:val="005A781E"/>
    <w:rsid w:val="005B17E9"/>
    <w:rsid w:val="00604C29"/>
    <w:rsid w:val="00607124"/>
    <w:rsid w:val="00647B33"/>
    <w:rsid w:val="00671AF6"/>
    <w:rsid w:val="00682E82"/>
    <w:rsid w:val="00695F0B"/>
    <w:rsid w:val="006D5987"/>
    <w:rsid w:val="006E1CA5"/>
    <w:rsid w:val="006F0213"/>
    <w:rsid w:val="006F52B6"/>
    <w:rsid w:val="006F5BDE"/>
    <w:rsid w:val="006F75A9"/>
    <w:rsid w:val="00774D7C"/>
    <w:rsid w:val="007B312D"/>
    <w:rsid w:val="007C5ABC"/>
    <w:rsid w:val="00815E2F"/>
    <w:rsid w:val="00816F81"/>
    <w:rsid w:val="008B2D83"/>
    <w:rsid w:val="008B5DAE"/>
    <w:rsid w:val="008C0B89"/>
    <w:rsid w:val="008C2399"/>
    <w:rsid w:val="008E1367"/>
    <w:rsid w:val="008E7626"/>
    <w:rsid w:val="00914580"/>
    <w:rsid w:val="00933E53"/>
    <w:rsid w:val="009965B7"/>
    <w:rsid w:val="009E2460"/>
    <w:rsid w:val="00A2677E"/>
    <w:rsid w:val="00A448CA"/>
    <w:rsid w:val="00A94666"/>
    <w:rsid w:val="00A96B54"/>
    <w:rsid w:val="00AC30F3"/>
    <w:rsid w:val="00AE41C1"/>
    <w:rsid w:val="00B10130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239AF"/>
    <w:rsid w:val="00D26533"/>
    <w:rsid w:val="00D77319"/>
    <w:rsid w:val="00D949FD"/>
    <w:rsid w:val="00D96F24"/>
    <w:rsid w:val="00DA5DD4"/>
    <w:rsid w:val="00DE6466"/>
    <w:rsid w:val="00E03AB9"/>
    <w:rsid w:val="00E24AC3"/>
    <w:rsid w:val="00E70963"/>
    <w:rsid w:val="00EA109C"/>
    <w:rsid w:val="00EB1AEF"/>
    <w:rsid w:val="00ED1EDD"/>
    <w:rsid w:val="00F26AD9"/>
    <w:rsid w:val="00F711C7"/>
    <w:rsid w:val="00F81A36"/>
    <w:rsid w:val="00F827BF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5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2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2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2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2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5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2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2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2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2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FUMIJA GRAĐENJE d.o.o. za trgovinu, usluge i djelatnost turističke agencije</izvorni_sadrzaj>
    <derivirana_varijabla naziv="DomainObject.Predmet.ProtustrankaFormated_1">  FUMIJA GRAĐENJE d.o.o. za trgovinu, usluge i djelatnost turističke agencije</derivirana_varijabla>
  </DomainObject.Predmet.ProtustrankaFormated>
  <DomainObject.Predmet.ProtustrankaFormatedOIB>
    <izvorni_sadrzaj>  FUMIJA GRAĐENJE d.o.o. za trgovinu, usluge i djelatnost turističke agencije, OIB 59809707182</izvorni_sadrzaj>
    <derivirana_varijabla naziv="DomainObject.Predmet.ProtustrankaFormatedOIB_1">  FUMIJA GRAĐENJE d.o.o. za trgovinu, usluge i djelatnost turističke agencije, OIB 59809707182</derivirana_varijabla>
  </DomainObject.Predmet.ProtustrankaFormatedOIB>
  <DomainObject.Predmet.ProtustrankaFormatedWithAdress>
    <izvorni_sadrzaj> FUMIJA GRAĐENJE d.o.o. za trgovinu, usluge i djelatnost turističke agencije, Zadarska/bb, 23250 Pag</izvorni_sadrzaj>
    <derivirana_varijabla naziv="DomainObject.Predmet.ProtustrankaFormatedWithAdress_1"> FUMIJA GRAĐENJE d.o.o. za trgovinu, usluge i djelatnost turističke agencije, Zadarska/bb, 23250 Pag</derivirana_varijabla>
  </DomainObject.Predmet.ProtustrankaFormatedWithAdress>
  <DomainObject.Predmet.ProtustrankaFormatedWithAdressOIB>
    <izvorni_sadrzaj> FUMIJA GRAĐENJE d.o.o. za trgovinu, usluge i djelatnost turističke agencije, OIB 59809707182, Zadarska/bb, 23250 Pag</izvorni_sadrzaj>
    <derivirana_varijabla naziv="DomainObject.Predmet.ProtustrankaFormatedWithAdressOIB_1"> FUMIJA GRAĐENJE d.o.o. za trgovinu, usluge i djelatnost turističke agencije, OIB 59809707182, Zadarska/bb, 23250 Pag</derivirana_varijabla>
  </DomainObject.Predmet.ProtustrankaFormatedWithAdressOIB>
  <DomainObject.Predmet.ProtustrankaWithAdress>
    <izvorni_sadrzaj>FUMIJA GRAĐENJE d.o.o. za trgovinu, usluge i djelatnost turističke agencije Zadarska/bb, 23250 Pag</izvorni_sadrzaj>
    <derivirana_varijabla naziv="DomainObject.Predmet.ProtustrankaWithAdress_1">FUMIJA GRAĐENJE d.o.o. za trgovinu, usluge i djelatnost turističke agencije Zadarska/bb, 23250 Pag</derivirana_varijabla>
  </DomainObject.Predmet.ProtustrankaWithAdress>
  <DomainObject.Predmet.ProtustrankaWithAdressOIB>
    <izvorni_sadrzaj>FUMIJA GRAĐENJE d.o.o. za trgovinu, usluge i djelatnost turističke agencije, OIB 59809707182, Zadarska/bb, 23250 Pag</izvorni_sadrzaj>
    <derivirana_varijabla naziv="DomainObject.Predmet.ProtustrankaWithAdressOIB_1">FUMIJA GRAĐENJE d.o.o. za trgovinu, usluge i djelatnost turističke agencije, OIB 59809707182, Zadarska/bb, 23250 Pag</derivirana_varijabla>
  </DomainObject.Predmet.ProtustrankaWithAdressOIB>
  <DomainObject.Predmet.ProtustrankaNazivFormated>
    <izvorni_sadrzaj>FUMIJA GRAĐENJE d.o.o. za trgovinu, usluge i djelatnost turističke agencije</izvorni_sadrzaj>
    <derivirana_varijabla naziv="DomainObject.Predmet.ProtustrankaNazivFormated_1">FUMIJA GRAĐENJE d.o.o. za trgovinu, usluge i djelatnost turističke agencije</derivirana_varijabla>
  </DomainObject.Predmet.ProtustrankaNazivFormated>
  <DomainObject.Predmet.ProtustrankaNazivFormatedOIB>
    <izvorni_sadrzaj>FUMIJA GRAĐENJE d.o.o. za trgovinu, usluge i djelatnost turističke agencije, OIB 59809707182</izvorni_sadrzaj>
    <derivirana_varijabla naziv="DomainObject.Predmet.ProtustrankaNazivFormatedOIB_1">FUMIJA GRAĐENJE d.o.o. za trgovinu, usluge i djelatnost turističke agencije, OIB 59809707182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FUMIJA GRAĐENJE d.o.o. za trgovinu, usluge i djelatnost turističke agencije</item>
    </izvorni_sadrzaj>
    <derivirana_varijabla naziv="DomainObject.Predmet.ProtuStrankaListFormated_1">
      <item>FUMIJA GRAĐENJE d.o.o. za trgovinu, usluge i djelatnost turističke agencije</item>
    </derivirana_varijabla>
  </DomainObject.Predmet.ProtuStrankaListFormated>
  <DomainObject.Predmet.ProtuStrankaListFormatedOIB>
    <izvorni_sadrzaj>
      <item>FUMIJA GRAĐENJE d.o.o. za trgovinu, usluge i djelatnost turističke agencije, OIB 59809707182</item>
    </izvorni_sadrzaj>
    <derivirana_varijabla naziv="DomainObject.Predmet.ProtuStrankaListFormatedOIB_1">
      <item>FUMIJA GRAĐENJE d.o.o. za trgovinu, usluge i djelatnost turističke agencije, OIB 59809707182</item>
    </derivirana_varijabla>
  </DomainObject.Predmet.ProtuStrankaListFormatedOIB>
  <DomainObject.Predmet.ProtuStrankaListFormatedWithAdress>
    <izvorni_sadrzaj>
      <item>FUMIJA GRAĐENJE d.o.o. za trgovinu, usluge i djelatnost turističke agencije, Zadarska/bb, 23250 Pag</item>
    </izvorni_sadrzaj>
    <derivirana_varijabla naziv="DomainObject.Predmet.ProtuStrankaListFormatedWithAdress_1">
      <item>FUMIJA GRAĐENJE d.o.o. za trgovinu, usluge i djelatnost turističke agencije, Zadarska/bb, 23250 Pag</item>
    </derivirana_varijabla>
  </DomainObject.Predmet.ProtuStrankaListFormatedWithAdress>
  <DomainObject.Predmet.ProtuStrankaListFormatedWithAdressOIB>
    <izvorni_sadrzaj>
      <item>FUMIJA GRAĐENJE d.o.o. za trgovinu, usluge i djelatnost turističke agencije, OIB 59809707182, Zadarska/bb, 23250 Pag</item>
    </izvorni_sadrzaj>
    <derivirana_varijabla naziv="DomainObject.Predmet.ProtuStrankaListFormatedWithAdressOIB_1">
      <item>FUMIJA GRAĐENJE d.o.o. za trgovinu, usluge i djelatnost turističke agencije, OIB 59809707182, Zadarska/bb, 23250 Pag</item>
    </derivirana_varijabla>
  </DomainObject.Predmet.ProtuStrankaListFormatedWithAdressOIB>
  <DomainObject.Predmet.ProtuStrankaListNazivFormated>
    <izvorni_sadrzaj>
      <item>FUMIJA GRAĐENJE d.o.o. za trgovinu, usluge i djelatnost turističke agencije</item>
    </izvorni_sadrzaj>
    <derivirana_varijabla naziv="DomainObject.Predmet.ProtuStrankaListNazivFormated_1">
      <item>FUMIJA GRAĐENJE d.o.o. za trgovinu, usluge i djelatnost turističke agencije</item>
    </derivirana_varijabla>
  </DomainObject.Predmet.ProtuStrankaListNazivFormated>
  <DomainObject.Predmet.ProtuStrankaListNazivFormatedOIB>
    <izvorni_sadrzaj>
      <item>FUMIJA GRAĐENJE d.o.o. za trgovinu, usluge i djelatnost turističke agencije, OIB 59809707182</item>
    </izvorni_sadrzaj>
    <derivirana_varijabla naziv="DomainObject.Predmet.ProtuStrankaListNazivFormatedOIB_1">
      <item>FUMIJA GRAĐENJE d.o.o. za trgovinu, usluge i djelatnost turističke agencije, OIB 59809707182</item>
    </derivirana_varijabla>
  </DomainObject.Predmet.ProtuStrankaListNazivFormatedOIB>
  <DomainObject.Predmet.OstaliListFormated>
    <izvorni_sadrzaj>
      <item>Mateo Tamarut</item>
    </izvorni_sadrzaj>
    <derivirana_varijabla naziv="DomainObject.Predmet.OstaliListFormated_1">
      <item>Mateo Tamarut</item>
    </derivirana_varijabla>
  </DomainObject.Predmet.OstaliListFormated>
  <DomainObject.Predmet.OstaliListFormatedOIB>
    <izvorni_sadrzaj>
      <item>Mateo Tamarut, OIB 70162662291</item>
    </izvorni_sadrzaj>
    <derivirana_varijabla naziv="DomainObject.Predmet.OstaliListFormatedOIB_1">
      <item>Mateo Tamarut, OIB 70162662291</item>
    </derivirana_varijabla>
  </DomainObject.Predmet.OstaliListFormatedOIB>
  <DomainObject.Predmet.OstaliListFormatedWithAdress>
    <izvorni_sadrzaj>
      <item>Mateo Tamarut, Dalmatinska 9, 53291 Novalja</item>
    </izvorni_sadrzaj>
    <derivirana_varijabla naziv="DomainObject.Predmet.OstaliListFormatedWithAdress_1">
      <item>Mateo Tamarut, Dalmatinska 9, 53291 Novalja</item>
    </derivirana_varijabla>
  </DomainObject.Predmet.OstaliListFormatedWithAdress>
  <DomainObject.Predmet.OstaliListFormatedWithAdressOIB>
    <izvorni_sadrzaj>
      <item>Mateo Tamarut, OIB 70162662291, Dalmatinska 9, 53291 Novalja</item>
    </izvorni_sadrzaj>
    <derivirana_varijabla naziv="DomainObject.Predmet.OstaliListFormatedWithAdressOIB_1">
      <item>Mateo Tamarut, OIB 70162662291, Dalmatinska 9, 53291 Novalja</item>
    </derivirana_varijabla>
  </DomainObject.Predmet.OstaliListFormatedWithAdressOIB>
  <DomainObject.Predmet.OstaliListNazivFormated>
    <izvorni_sadrzaj>
      <item>Mateo Tamarut</item>
    </izvorni_sadrzaj>
    <derivirana_varijabla naziv="DomainObject.Predmet.OstaliListNazivFormated_1">
      <item>Mateo Tamarut</item>
    </derivirana_varijabla>
  </DomainObject.Predmet.OstaliListNazivFormated>
  <DomainObject.Predmet.OstaliListNazivFormatedOIB>
    <izvorni_sadrzaj>
      <item>Mateo Tamarut, OIB 70162662291</item>
    </izvorni_sadrzaj>
    <derivirana_varijabla naziv="DomainObject.Predmet.OstaliListNazivFormatedOIB_1">
      <item>Mateo Tamarut, OIB 70162662291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FUMIJA GRAĐENJE d.o.o. za trgovinu, usluge i djelatnost turističke agencije</izvorni_sadrzaj>
    <derivirana_varijabla naziv="DomainObject.Predmet.ProtustrankaIDrugi_1">FUMIJA GRAĐENJE d.o.o.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FUMIJA GRAĐENJE d.o.o. za trgovinu, usluge i djelatnost turističke agencije, OIB 59809707182, Zadarska/bb, 23250 Pag</izvorni_sadrzaj>
    <derivirana_varijabla naziv="DomainObject.Predmet.ProtustrankaIDrugiAdressOIB_1">FUMIJA GRAĐENJE d.o.o. za trgovinu, usluge i djelatnost turističke agencije, OIB 59809707182, Zadarska/bb,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FUMIJA GRAĐENJE d.o.o. za trgovinu, usluge i djelatnost turističke agencije</item>
      <item>Mateo Tamarut</item>
    </izvorni_sadrzaj>
    <derivirana_varijabla naziv="DomainObject.Predmet.SudioniciListNaziv_1">
      <item>FINA</item>
      <item>FUMIJA GRAĐENJE d.o.o. za trgovinu, usluge i djelatnost turističke agencije</item>
      <item>Mateo Tamarut</item>
    </derivirana_varijabla>
  </DomainObject.Predmet.SudioniciListNaziv>
  <DomainObject.Predmet.SudioniciListAdressOIB>
    <izvorni_sadrzaj>
      <item>FINA, OIB 85821130368</item>
      <item>FUMIJA GRAĐENJE d.o.o. za trgovinu, usluge i djelatnost turističke agencije, OIB 59809707182, Zadarska/bb,23250 Pag</item>
      <item>Mateo Tamarut, OIB 70162662291, Dalmatinska 9,53291 Novalja</item>
    </izvorni_sadrzaj>
    <derivirana_varijabla naziv="DomainObject.Predmet.SudioniciListAdressOIB_1">
      <item>FINA, OIB 85821130368</item>
      <item>FUMIJA GRAĐENJE d.o.o. za trgovinu, usluge i djelatnost turističke agencije, OIB 59809707182, Zadarska/bb,23250 Pag</item>
      <item>Mateo Tamarut, OIB 70162662291, Dalmatinska 9,53291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59809707182</item>
      <item>, OIB 70162662291</item>
    </izvorni_sadrzaj>
    <derivirana_varijabla naziv="DomainObject.Predmet.SudioniciListNazivOIB_1">
      <item>, OIB 85821130368</item>
      <item>, OIB 59809707182</item>
      <item>, OIB 70162662291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CD7D79-73AC-443C-9F8E-83C689130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455</properties:Words>
  <properties:Characters>2346</properties:Characters>
  <properties:Lines>80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2017-07-04T11:27:00Z</dcterms:created>
  <dc:creator>Ardena Bajlo</dc:creator>
  <cp:lastModifiedBy>Martina Kalmeta</cp:lastModifiedBy>
  <cp:lastPrinted>2016-09-07T06:25:00Z</cp:lastPrinted>
  <dcterms:modified xmlns:xsi="http://www.w3.org/2001/XMLSchema-instance" xsi:type="dcterms:W3CDTF">2017-07-06T06:15:00Z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