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22be" w14:paraId="e7222b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6D5046">
        <w:rPr>
          <w:rFonts w:cs="Times New Roman" w:eastAsia="Times New Roman"/>
          <w:noProof/>
          <w:szCs w:val="20"/>
          <w:lang w:eastAsia="hr-HR"/>
        </w:rPr>
        <w:t xml:space="preserve">                5. St-473/2017-2</w:t>
      </w: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D504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D504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D5046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6D5046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FRIZERSKI SALON DIL j.d.o.o. za njegu i održavanje tijela, Zagreb, Božidara </w:t>
      </w:r>
      <w:proofErr w:type="spellStart"/>
      <w:r w:rsidRPr="006D5046">
        <w:rPr>
          <w:rFonts w:cs="Times New Roman" w:eastAsia="Times New Roman"/>
          <w:szCs w:val="20"/>
          <w:lang w:eastAsia="hr-HR"/>
        </w:rPr>
        <w:t>Magovca</w:t>
      </w:r>
      <w:proofErr w:type="spellEnd"/>
      <w:r w:rsidRPr="006D5046">
        <w:rPr>
          <w:rFonts w:cs="Times New Roman" w:eastAsia="Times New Roman"/>
          <w:szCs w:val="20"/>
          <w:lang w:eastAsia="hr-HR"/>
        </w:rPr>
        <w:t xml:space="preserve"> 30, MBS: 080831092, OIB: 01572245115, 17. listopada</w:t>
      </w:r>
      <w:r w:rsidRPr="006D5046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D5046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5046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FRIZERSKI SALON DIL j.d.o.o. za njegu i održavanje tijela, Zagreb, Božidara </w:t>
      </w:r>
      <w:proofErr w:type="spellStart"/>
      <w:r w:rsidRPr="006D5046">
        <w:rPr>
          <w:rFonts w:cs="Times New Roman" w:eastAsia="Times New Roman"/>
          <w:szCs w:val="20"/>
          <w:lang w:eastAsia="hr-HR"/>
        </w:rPr>
        <w:t>Magovca</w:t>
      </w:r>
      <w:proofErr w:type="spellEnd"/>
      <w:r w:rsidRPr="006D5046">
        <w:rPr>
          <w:rFonts w:cs="Times New Roman" w:eastAsia="Times New Roman"/>
          <w:szCs w:val="20"/>
          <w:lang w:eastAsia="hr-HR"/>
        </w:rPr>
        <w:t xml:space="preserve"> 30, MBS: 080831092, OIB: 01572245115.</w:t>
      </w: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5046">
        <w:rPr>
          <w:rFonts w:cs="Times New Roman" w:eastAsia="Times New Roman"/>
          <w:szCs w:val="20"/>
          <w:lang w:eastAsia="hr-HR"/>
        </w:rPr>
        <w:t>II. Saziva se ročište</w:t>
      </w:r>
      <w:r w:rsidRPr="006D5046">
        <w:rPr>
          <w:rFonts w:cs="Times New Roman" w:eastAsia="Times New Roman"/>
          <w:b/>
          <w:szCs w:val="20"/>
          <w:lang w:eastAsia="hr-HR"/>
        </w:rPr>
        <w:t xml:space="preserve"> </w:t>
      </w:r>
      <w:r w:rsidRPr="006D5046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9. studenog 2017. u 9,10 sati u ovome sudu u Bjelovaru, Šetalište dr. </w:t>
      </w:r>
      <w:proofErr w:type="spellStart"/>
      <w:r w:rsidRPr="006D5046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6D504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D5046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D5046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D5046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D5046">
        <w:rPr>
          <w:rFonts w:cs="Times New Roman" w:eastAsia="Times New Roman"/>
          <w:szCs w:val="20"/>
          <w:lang w:eastAsia="hr-HR"/>
        </w:rPr>
        <w:t xml:space="preserve">- zakonski zastupnik dužnika Marina </w:t>
      </w:r>
      <w:proofErr w:type="spellStart"/>
      <w:r w:rsidRPr="006D5046">
        <w:rPr>
          <w:rFonts w:cs="Times New Roman" w:eastAsia="Times New Roman"/>
          <w:szCs w:val="20"/>
          <w:lang w:eastAsia="hr-HR"/>
        </w:rPr>
        <w:t>Pauković</w:t>
      </w:r>
      <w:proofErr w:type="spellEnd"/>
      <w:r w:rsidRPr="006D5046">
        <w:rPr>
          <w:rFonts w:cs="Times New Roman" w:eastAsia="Times New Roman"/>
          <w:szCs w:val="20"/>
          <w:lang w:eastAsia="hr-HR"/>
        </w:rPr>
        <w:t xml:space="preserve">. </w:t>
      </w: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5046">
        <w:rPr>
          <w:rFonts w:cs="Times New Roman" w:eastAsia="Times New Roman"/>
          <w:szCs w:val="20"/>
          <w:lang w:eastAsia="hr-HR"/>
        </w:rPr>
        <w:t xml:space="preserve">III. Nalaže se zakonskom zastupniku dužnika Marini </w:t>
      </w:r>
      <w:proofErr w:type="spellStart"/>
      <w:r w:rsidRPr="006D5046">
        <w:rPr>
          <w:rFonts w:cs="Times New Roman" w:eastAsia="Times New Roman"/>
          <w:szCs w:val="20"/>
          <w:lang w:eastAsia="hr-HR"/>
        </w:rPr>
        <w:t>Pauković</w:t>
      </w:r>
      <w:proofErr w:type="spellEnd"/>
      <w:r w:rsidRPr="006D5046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D5046">
        <w:rPr>
          <w:rFonts w:cs="Times New Roman" w:eastAsia="Times New Roman"/>
          <w:szCs w:val="20"/>
          <w:lang w:eastAsia="hr-HR"/>
        </w:rPr>
        <w:t>Obrazloženje</w:t>
      </w: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5046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3. svibnja 2016. Trgovačkom sudu u Zagrebu podnijela prijedlog za otvaranje stečajnog postupka nad dužnikom</w:t>
      </w:r>
      <w:r w:rsidRPr="006D5046">
        <w:rPr>
          <w:rFonts w:cs="Times New Roman" w:eastAsia="Times New Roman"/>
          <w:szCs w:val="20"/>
          <w:lang w:eastAsia="hr-HR"/>
        </w:rPr>
        <w:t xml:space="preserve"> FRIZERSKI SALON DIL j.d.o.o. za njegu i održavanje tijela, Zagreb, Božidara </w:t>
      </w:r>
      <w:proofErr w:type="spellStart"/>
      <w:r w:rsidRPr="006D5046">
        <w:rPr>
          <w:rFonts w:cs="Times New Roman" w:eastAsia="Times New Roman"/>
          <w:szCs w:val="20"/>
          <w:lang w:eastAsia="hr-HR"/>
        </w:rPr>
        <w:t>Magovca</w:t>
      </w:r>
      <w:proofErr w:type="spellEnd"/>
      <w:r w:rsidRPr="006D5046">
        <w:rPr>
          <w:rFonts w:cs="Times New Roman" w:eastAsia="Times New Roman"/>
          <w:szCs w:val="20"/>
          <w:lang w:eastAsia="hr-HR"/>
        </w:rPr>
        <w:t xml:space="preserve"> 30.</w:t>
      </w: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D5046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492 dana, u ukupnom iznosu od 9.090,21 kn, u koji iznos je uračunata kamata i naknada </w:t>
      </w:r>
      <w:r w:rsidRPr="006D5046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6D5046">
        <w:rPr>
          <w:rFonts w:cs="Times New Roman" w:eastAsia="Times New Roman"/>
          <w:noProof/>
          <w:szCs w:val="20"/>
          <w:lang w:eastAsia="hr-HR"/>
        </w:rPr>
        <w:t>dužnik ima 7 zaposlenih.</w:t>
      </w: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5046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St-4115/2016 ustupljen je Trgovačkom sudu u Bjelovaru  na daljnji postupak. </w:t>
      </w: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5046">
        <w:rPr>
          <w:rFonts w:cs="Times New Roman" w:eastAsia="Times New Roman"/>
          <w:szCs w:val="20"/>
          <w:lang w:eastAsia="hr-HR"/>
        </w:rPr>
        <w:t>Sukladno čl.444. st.2. SZ-a Financijska agencija je bila dužna podnijeti prijedlog za otvaranje stečajnog postupka budući da je dužnik u Očevidniku neizvršenih osnova za plaćanje na dan 1. rujna 2015. imao evidentirane neizvršene osnove za plaćanje u neprekinutom razdoblju od</w:t>
      </w:r>
      <w:r>
        <w:rPr>
          <w:rFonts w:cs="Times New Roman" w:eastAsia="Times New Roman"/>
          <w:szCs w:val="20"/>
          <w:lang w:eastAsia="hr-HR"/>
        </w:rPr>
        <w:t xml:space="preserve"> 492 dana, u ukupnom iznosu od </w:t>
      </w:r>
      <w:bookmarkStart w:name="_GoBack" w:id="0"/>
      <w:bookmarkEnd w:id="0"/>
      <w:r w:rsidRPr="006D5046">
        <w:rPr>
          <w:rFonts w:cs="Times New Roman" w:eastAsia="Times New Roman"/>
          <w:szCs w:val="20"/>
          <w:lang w:eastAsia="hr-HR"/>
        </w:rPr>
        <w:t>9.090,21 kn i 7 zaposlenih.</w:t>
      </w: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5046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5046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5046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</w:t>
      </w: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D5046">
        <w:rPr>
          <w:rFonts w:cs="Times New Roman" w:eastAsia="Times New Roman"/>
          <w:szCs w:val="20"/>
          <w:lang w:eastAsia="hr-HR"/>
        </w:rPr>
        <w:t>U Bjelovaru, 17. listopada</w:t>
      </w:r>
      <w:r w:rsidRPr="006D5046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6D5046">
        <w:rPr>
          <w:rFonts w:cs="Times New Roman" w:eastAsia="Times New Roman"/>
          <w:szCs w:val="20"/>
          <w:lang w:eastAsia="hr-HR"/>
        </w:rPr>
        <w:t>STEČAJNI SUDAC</w:t>
      </w: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D504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5046" w:rsidP="006D5046" w:rsidR="006D5046" w:rsidRPr="006D504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D5046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6D5046" w:rsidP="006D5046" w:rsidR="006D5046" w:rsidRPr="006D504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D5046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6D5046" w:rsidP="006D5046" w:rsidR="006D5046" w:rsidRPr="006D504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D5046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5046" w:rsidP="006D5046" w:rsidR="006D5046" w:rsidRPr="006D50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D5046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046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27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St-473/2017-2</izvorni_sadrzaj>
    <derivirana_varijabla naziv="DomainObject.Oznaka_1">St-473/2017-2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St-473/2017</izvorni_sadrzaj>
    <derivirana_varijabla naziv="DomainObject.Predmet.OznakaBroj_1">St-473/2017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FRIZERSKI SALON DIL j.d.o.o. za njegu i održavanje tijela zastupanog po punomoćniku Marina Pauković</izvorni_sadrzaj>
    <derivirana_varijabla naziv="DomainObject.Predmet.ProtustrankaFormated_1">  FRIZERSKI SALON DIL j.d.o.o. za njegu i održavanje tijela zastupanog po punomoćniku Marina Pauković</derivirana_varijabla>
  </DomainObject.Predmet.ProtustrankaFormated>
  <DomainObject.Predmet.ProtustrankaFormatedOIB>
    <izvorni_sadrzaj>  FRIZERSKI SALON DIL j.d.o.o. za njegu i održavanje tijela, OIB 01572245115 zastupanog po punomoćniku Marina Pauković</izvorni_sadrzaj>
    <derivirana_varijabla naziv="DomainObject.Predmet.ProtustrankaFormatedOIB_1">  FRIZERSKI SALON DIL j.d.o.o. za njegu i održavanje tijela, OIB 01572245115 zastupanog po punomoćniku Marina Pauković</derivirana_varijabla>
  </DomainObject.Predmet.ProtustrankaFormatedOIB>
  <DomainObject.Predmet.ProtustrankaFormatedWithAdress>
    <izvorni_sadrzaj> FRIZERSKI SALON DIL j.d.o.o. za njegu i održavanje tijela, Božidara Magovca 30, 10000 Zagreb zastupanog po punomoćniku Marina Pauković</izvorni_sadrzaj>
    <derivirana_varijabla naziv="DomainObject.Predmet.ProtustrankaFormatedWithAdress_1"> FRIZERSKI SALON DIL j.d.o.o. za njegu i održavanje tijela, Božidara Magovca 30, 10000 Zagreb zastupanog po punomoćniku Marina Pauković</derivirana_varijabla>
  </DomainObject.Predmet.ProtustrankaFormatedWithAdress>
  <DomainObject.Predmet.ProtustrankaFormatedWithAdressOIB>
    <izvorni_sadrzaj> FRIZERSKI SALON DIL j.d.o.o. za njegu i održavanje tijela, OIB 01572245115, Božidara Magovca 30, 10000 Zagreb zastupanog po punomoćniku Marina Pauković</izvorni_sadrzaj>
    <derivirana_varijabla naziv="DomainObject.Predmet.ProtustrankaFormatedWithAdressOIB_1"> FRIZERSKI SALON DIL j.d.o.o. za njegu i održavanje tijela, OIB 01572245115, Božidara Magovca 30, 10000 Zagreb zastupanog po punomoćniku Marina Pauković</derivirana_varijabla>
  </DomainObject.Predmet.ProtustrankaFormatedWithAdressOIB>
  <DomainObject.Predmet.ProtustrankaWithAdress>
    <izvorni_sadrzaj>FRIZERSKI SALON DIL j.d.o.o. za njegu i održavanje tijela Božidara Magovca 30, 10000 Zagreb</izvorni_sadrzaj>
    <derivirana_varijabla naziv="DomainObject.Predmet.ProtustrankaWithAdress_1">FRIZERSKI SALON DIL j.d.o.o. za njegu i održavanje tijela Božidara Magovca 30, 10000 Zagreb</derivirana_varijabla>
  </DomainObject.Predmet.ProtustrankaWithAdress>
  <DomainObject.Predmet.ProtustrankaWithAdressOIB>
    <izvorni_sadrzaj>FRIZERSKI SALON DIL j.d.o.o. za njegu i održavanje tijela, OIB 01572245115, Božidara Magovca 30, 10000 Zagreb</izvorni_sadrzaj>
    <derivirana_varijabla naziv="DomainObject.Predmet.ProtustrankaWithAdressOIB_1">FRIZERSKI SALON DIL j.d.o.o. za njegu i održavanje tijela, OIB 01572245115, Božidara Magovca 30, 10000 Zagreb</derivirana_varijabla>
  </DomainObject.Predmet.ProtustrankaWithAdressOIB>
  <DomainObject.Predmet.ProtustrankaNazivFormated>
    <izvorni_sadrzaj>FRIZERSKI SALON DIL j.d.o.o. za njegu i održavanje tijela</izvorni_sadrzaj>
    <derivirana_varijabla naziv="DomainObject.Predmet.ProtustrankaNazivFormated_1">FRIZERSKI SALON DIL j.d.o.o. za njegu i održavanje tijela</derivirana_varijabla>
  </DomainObject.Predmet.ProtustrankaNazivFormated>
  <DomainObject.Predmet.ProtustrankaNazivFormatedOIB>
    <izvorni_sadrzaj>FRIZERSKI SALON DIL j.d.o.o. za njegu i održavanje tijela, OIB 01572245115</izvorni_sadrzaj>
    <derivirana_varijabla naziv="DomainObject.Predmet.ProtustrankaNazivFormatedOIB_1">FRIZERSKI SALON DIL j.d.o.o. za njegu i održavanje tijela, OIB 01572245115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FRIZERSKI SALON DIL j.d.o.o. za njegu i održavanje tijela zastupanog po punomoćniku Marina Pauković</item>
    </izvorni_sadrzaj>
    <derivirana_varijabla naziv="DomainObject.Predmet.ProtuStrankaListFormated_1">
      <item>FRIZERSKI SALON DIL j.d.o.o. za njegu i održavanje tijela zastupanog po punomoćniku Marina Pauković</item>
    </derivirana_varijabla>
  </DomainObject.Predmet.ProtuStrankaListFormated>
  <DomainObject.Predmet.ProtuStrankaListFormatedOIB>
    <izvorni_sadrzaj>
      <item>FRIZERSKI SALON DIL j.d.o.o. za njegu i održavanje tijela, OIB 01572245115 zastupanog po punomoćniku Marina Pauković</item>
    </izvorni_sadrzaj>
    <derivirana_varijabla naziv="DomainObject.Predmet.ProtuStrankaListFormatedOIB_1">
      <item>FRIZERSKI SALON DIL j.d.o.o. za njegu i održavanje tijela, OIB 01572245115 zastupanog po punomoćniku Marina Pauković</item>
    </derivirana_varijabla>
  </DomainObject.Predmet.ProtuStrankaListFormatedOIB>
  <DomainObject.Predmet.ProtuStrankaListFormatedWithAdress>
    <izvorni_sadrzaj>
      <item>FRIZERSKI SALON DIL j.d.o.o. za njegu i održavanje tijela, Božidara Magovca 30, 10000 Zagreb zastupanog po punomoćniku Marina Pauković</item>
    </izvorni_sadrzaj>
    <derivirana_varijabla naziv="DomainObject.Predmet.ProtuStrankaListFormatedWithAdress_1">
      <item>FRIZERSKI SALON DIL j.d.o.o. za njegu i održavanje tijela, Božidara Magovca 30, 10000 Zagreb zastupanog po punomoćniku Marina Pauković</item>
    </derivirana_varijabla>
  </DomainObject.Predmet.ProtuStrankaListFormatedWithAdress>
  <DomainObject.Predmet.ProtuStrankaListFormatedWithAdressOIB>
    <izvorni_sadrzaj>
      <item>FRIZERSKI SALON DIL j.d.o.o. za njegu i održavanje tijela, OIB 01572245115, Božidara Magovca 30, 10000 Zagreb zastupanog po punomoćniku Marina Pauković</item>
    </izvorni_sadrzaj>
    <derivirana_varijabla naziv="DomainObject.Predmet.ProtuStrankaListFormatedWithAdressOIB_1">
      <item>FRIZERSKI SALON DIL j.d.o.o. za njegu i održavanje tijela, OIB 01572245115, Božidara Magovca 30, 10000 Zagreb zastupanog po punomoćniku Marina Pauković</item>
    </derivirana_varijabla>
  </DomainObject.Predmet.ProtuStrankaListFormatedWithAdressOIB>
  <DomainObject.Predmet.ProtuStrankaListNazivFormated>
    <izvorni_sadrzaj>
      <item>FRIZERSKI SALON DIL j.d.o.o. za njegu i održavanje tijela</item>
    </izvorni_sadrzaj>
    <derivirana_varijabla naziv="DomainObject.Predmet.ProtuStrankaListNazivFormated_1">
      <item>FRIZERSKI SALON DIL j.d.o.o. za njegu i održavanje tijela</item>
    </derivirana_varijabla>
  </DomainObject.Predmet.ProtuStrankaListNazivFormated>
  <DomainObject.Predmet.ProtuStrankaListNazivFormatedOIB>
    <izvorni_sadrzaj>
      <item>FRIZERSKI SALON DIL j.d.o.o. za njegu i održavanje tijela, OIB 01572245115</item>
    </izvorni_sadrzaj>
    <derivirana_varijabla naziv="DomainObject.Predmet.ProtuStrankaListNazivFormatedOIB_1">
      <item>FRIZERSKI SALON DIL j.d.o.o. za njegu i održavanje tijela, OIB 01572245115</item>
    </derivirana_varijabla>
  </DomainObject.Predmet.ProtuStrankaListNazivFormatedOIB>
  <DomainObject.Predmet.OstaliListFormated>
    <izvorni_sadrzaj>
      <item>Marina Pauković punomoćnik sudionika u postupku FRIZERSKI SALON DIL j.d.o.o. za njegu i održavanje tijela</item>
    </izvorni_sadrzaj>
    <derivirana_varijabla naziv="DomainObject.Predmet.OstaliListFormated_1">
      <item>Marina Pauković punomoćnik sudionika u postupku FRIZERSKI SALON DIL j.d.o.o. za njegu i održavanje tijela</item>
    </derivirana_varijabla>
  </DomainObject.Predmet.OstaliListFormated>
  <DomainObject.Predmet.OstaliListFormatedOIB>
    <izvorni_sadrzaj>
      <item>Marina Pauković, OIB 38935227696 punomoćnik sudionika u postupku FRIZERSKI SALON DIL j.d.o.o. za njegu i održavanje tijela</item>
    </izvorni_sadrzaj>
    <derivirana_varijabla naziv="DomainObject.Predmet.OstaliListFormatedOIB_1">
      <item>Marina Pauković, OIB 38935227696 punomoćnik sudionika u postupku FRIZERSKI SALON DIL j.d.o.o. za njegu i održavanje tijela</item>
    </derivirana_varijabla>
  </DomainObject.Predmet.OstaliListFormatedOIB>
  <DomainObject.Predmet.OstaliListFormatedWithAdress>
    <izvorni_sadrzaj>
      <item>Marina Pauković, Trnjanski nasip 56, 10000 Zagreb punomoćnik sudionika u postupku FRIZERSKI SALON DIL j.d.o.o. za njegu i održavanje tijela</item>
    </izvorni_sadrzaj>
    <derivirana_varijabla naziv="DomainObject.Predmet.OstaliListFormatedWithAdress_1">
      <item>Marina Pauković, Trnjanski nasip 56, 10000 Zagreb punomoćnik sudionika u postupku FRIZERSKI SALON DIL j.d.o.o. za njegu i održavanje tijela</item>
    </derivirana_varijabla>
  </DomainObject.Predmet.OstaliListFormatedWithAdress>
  <DomainObject.Predmet.OstaliListFormatedWithAdressOIB>
    <izvorni_sadrzaj>
      <item>Marina Pauković, OIB 38935227696, Trnjanski nasip 56, 10000 Zagreb punomoćnik sudionika u postupku FRIZERSKI SALON DIL j.d.o.o. za njegu i održavanje tijela</item>
    </izvorni_sadrzaj>
    <derivirana_varijabla naziv="DomainObject.Predmet.OstaliListFormatedWithAdressOIB_1">
      <item>Marina Pauković, OIB 38935227696, Trnjanski nasip 56, 10000 Zagreb punomoćnik sudionika u postupku FRIZERSKI SALON DIL j.d.o.o. za njegu i održavanje tijela</item>
    </derivirana_varijabla>
  </DomainObject.Predmet.OstaliListFormatedWithAdressOIB>
  <DomainObject.Predmet.OstaliListNazivFormated>
    <izvorni_sadrzaj>
      <item>Marina Pauković</item>
    </izvorni_sadrzaj>
    <derivirana_varijabla naziv="DomainObject.Predmet.OstaliListNazivFormated_1">
      <item>Marina Pauković</item>
    </derivirana_varijabla>
  </DomainObject.Predmet.OstaliListNazivFormated>
  <DomainObject.Predmet.OstaliListNazivFormatedOIB>
    <izvorni_sadrzaj>
      <item>Marina Pauković, OIB 38935227696</item>
    </izvorni_sadrzaj>
    <derivirana_varijabla naziv="DomainObject.Predmet.OstaliListNazivFormatedOIB_1">
      <item>Marina Pauković, OIB 38935227696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St-473/2017-2</izvorni_sadrzaj>
    <derivirana_varijabla naziv="DomainObject.PoslovniBrojDokumenta_1">St-473/2017-2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FRIZERSKI SALON DIL j.d.o.o. za njegu i održavanje tijela</izvorni_sadrzaj>
    <derivirana_varijabla naziv="DomainObject.Predmet.ProtustrankaIDrugi_1">FRIZERSKI SALON DIL j.d.o.o. za njegu i održavanje tijela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FRIZERSKI SALON DIL j.d.o.o. za njegu i održavanje tijela, OIB 01572245115, Božidara Magovca 30, 10000 Zagreb</izvorni_sadrzaj>
    <derivirana_varijabla naziv="DomainObject.Predmet.ProtustrankaIDrugiAdressOIB_1">FRIZERSKI SALON DIL j.d.o.o. za njegu i održavanje tijela, OIB 01572245115, Božidara Magovca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FRIZERSKI SALON DIL j.d.o.o. za njegu i održavanje tijela</item>
      <item>FINA Regionalni centar Zagreb</item>
      <item>Marina Pauković</item>
    </izvorni_sadrzaj>
    <derivirana_varijabla naziv="DomainObject.Predmet.SudioniciListNaziv_1">
      <item>FRIZERSKI SALON DIL j.d.o.o. za njegu i održavanje tijela</item>
      <item>FINA Regionalni centar Zagreb</item>
      <item>Marina Pauković</item>
    </derivirana_varijabla>
  </DomainObject.Predmet.SudioniciListNaziv>
  <DomainObject.Predmet.SudioniciListAdressOIB>
    <izvorni_sadrzaj>
      <item>FRIZERSKI SALON DIL j.d.o.o. za njegu i održavanje tijela, OIB 01572245115, Božidara Magovca 30,10000 Zagreb</item>
      <item>FINA Regionalni centar Zagreb, OIB 85821130368, Trg svibanjskih žrtava 1995. br. 1,10000 Zagreb</item>
      <item>Marina Pauković, OIB 38935227696, Trnjanski nasip 56,10000 Zagreb</item>
    </izvorni_sadrzaj>
    <derivirana_varijabla naziv="DomainObject.Predmet.SudioniciListAdressOIB_1">
      <item>FRIZERSKI SALON DIL j.d.o.o. za njegu i održavanje tijela, OIB 01572245115, Božidara Magovca 30,10000 Zagreb</item>
      <item>FINA Regionalni centar Zagreb, OIB 85821130368, Trg svibanjskih žrtava 1995. br. 1,10000 Zagreb</item>
      <item>Marina Pauković, OIB 38935227696, Trnjanski nasip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2AD599-BF5D-413F-B180-6EE68B659B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3260</properties:Characters>
  <properties:Lines>88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2017-10-17T11:42:00Z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St-473/2017-2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