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1039" w14:paraId="9c21039" w:rsidRDefault="00FC1B2B" w:rsidP="000B2B4C" w:rsidR="00033E82">
      <w:pPr>
        <w:jc w:val="right"/>
        <w15:collapsed w:val="false"/>
      </w:pPr>
      <w:r w:rsidRPr="00F60AC7">
        <w:t>6 St-</w:t>
      </w:r>
      <w:r w:rsidR="00AB34D7">
        <w:t>161/14-154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AB34D7">
        <w:t>3. rujna</w:t>
      </w:r>
      <w:r w:rsidR="00B94054">
        <w:t xml:space="preserve">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010AED">
      <w:pPr>
        <w:ind w:firstLine="708"/>
        <w:jc w:val="center"/>
      </w:pPr>
      <w:r w:rsidRPr="00010AED">
        <w:t>z a k l</w:t>
      </w:r>
      <w:r w:rsidR="00055693" w:rsidRPr="00010AED">
        <w:t xml:space="preserve"> </w:t>
      </w:r>
      <w:r w:rsidRPr="00010AED"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AB34D7">
        <w:rPr>
          <w:b/>
          <w:bCs/>
        </w:rPr>
        <w:t>pet</w:t>
      </w:r>
      <w:r w:rsidR="000D040B">
        <w:rPr>
          <w:b/>
          <w:bCs/>
        </w:rPr>
        <w:t>n</w:t>
      </w:r>
      <w:r w:rsidR="00B94054">
        <w:rPr>
          <w:b/>
          <w:bCs/>
        </w:rPr>
        <w:t>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AB34D7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010AED" w:rsidRPr="00AB34D7">
        <w:rPr>
          <w:b/>
          <w:bCs/>
        </w:rPr>
        <w:t>1.</w:t>
      </w:r>
      <w:r w:rsidR="00AB34D7" w:rsidRPr="00AB34D7">
        <w:rPr>
          <w:b/>
          <w:bCs/>
        </w:rPr>
        <w:t>137.306,00</w:t>
      </w:r>
      <w:r w:rsidR="00B94054" w:rsidRPr="00AB34D7">
        <w:rPr>
          <w:b/>
          <w:bCs/>
        </w:rPr>
        <w:t>, kn</w:t>
      </w:r>
      <w:r w:rsidR="007A0B43" w:rsidRPr="00AB34D7">
        <w:rPr>
          <w:b/>
          <w:bCs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AB34D7">
        <w:rPr>
          <w:b/>
          <w:bCs/>
        </w:rPr>
        <w:t>11. listopad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AB34D7">
        <w:rPr>
          <w:b/>
          <w:bCs/>
        </w:rPr>
        <w:t>10,30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 w:rsidRPr="00B12654">
        <w:rPr>
          <w:b/>
        </w:rPr>
        <w:t>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010AED" w:rsidP="004C349D" w:rsidR="00010AED">
      <w:pPr>
        <w:pStyle w:val="Bezproreda"/>
        <w:ind w:firstLine="348" w:left="360"/>
      </w:pP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AB34D7">
        <w:t>161/14-154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AB34D7">
        <w:t>161/14-154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010AED">
      <w:pPr>
        <w:jc w:val="center"/>
      </w:pPr>
      <w:r w:rsidRPr="00010AED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F49A2">
        <w:rPr>
          <w:bCs/>
        </w:rPr>
        <w:t xml:space="preserve">Na ročištu održanom dana </w:t>
      </w:r>
      <w:r w:rsidR="00AB34D7">
        <w:rPr>
          <w:bCs/>
        </w:rPr>
        <w:t>27. lipnja</w:t>
      </w:r>
      <w:r w:rsidR="00B94054">
        <w:rPr>
          <w:bCs/>
        </w:rPr>
        <w:t xml:space="preserve">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AB34D7">
        <w:t>3. rujna</w:t>
      </w:r>
      <w:r w:rsidR="00B94054">
        <w:t xml:space="preserve">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AB34D7">
        <w:t>11.10.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F2" w:rsidP="000B2B4C" w:rsidR="007C50F2">
      <w:r>
        <w:separator/>
      </w:r>
    </w:p>
  </w:endnote>
  <w:endnote w:id="0" w:type="continuationSeparator">
    <w:p w:rsidRDefault="007C50F2" w:rsidP="000B2B4C" w:rsidR="007C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F2" w:rsidP="000B2B4C" w:rsidR="007C50F2">
      <w:r>
        <w:separator/>
      </w:r>
    </w:p>
  </w:footnote>
  <w:footnote w:id="0" w:type="continuationSeparator">
    <w:p w:rsidRDefault="007C50F2" w:rsidP="000B2B4C" w:rsidR="007C5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D3A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0AED"/>
    <w:rsid w:val="00033E82"/>
    <w:rsid w:val="00055693"/>
    <w:rsid w:val="000B1116"/>
    <w:rsid w:val="000B2B4C"/>
    <w:rsid w:val="000D040B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74833"/>
    <w:rsid w:val="00693435"/>
    <w:rsid w:val="006C646E"/>
    <w:rsid w:val="006F4AAF"/>
    <w:rsid w:val="0071168B"/>
    <w:rsid w:val="00713D75"/>
    <w:rsid w:val="00715EB1"/>
    <w:rsid w:val="007410CF"/>
    <w:rsid w:val="007A0B43"/>
    <w:rsid w:val="007C34A7"/>
    <w:rsid w:val="007C50F2"/>
    <w:rsid w:val="007E5FB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34D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72999"/>
    <w:rsid w:val="00E92DB9"/>
    <w:rsid w:val="00EA1025"/>
    <w:rsid w:val="00EB36F7"/>
    <w:rsid w:val="00F107A2"/>
    <w:rsid w:val="00F25C9C"/>
    <w:rsid w:val="00F60AC7"/>
    <w:rsid w:val="00F92D3A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D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2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D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5167</properties:Characters>
  <properties:Lines>164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6354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2018-09-03T09:43:00Z</dcterms:created>
  <dc:creator>XXYY</dc:creator>
  <cp:lastModifiedBy>Danijela Sekulić</cp:lastModifiedBy>
  <cp:lastPrinted>2018-09-03T09:42:00Z</cp:lastPrinted>
  <dcterms:modified xmlns:xsi="http://www.w3.org/2001/XMLSchema-instance" xsi:type="dcterms:W3CDTF">2018-09-03T09:43:00Z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(15. INVADO.docx)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